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4E5" w:rsidRPr="007809E1" w:rsidRDefault="00E144E5" w:rsidP="00E144E5">
      <w:pPr>
        <w:tabs>
          <w:tab w:val="right" w:pos="9638"/>
        </w:tabs>
        <w:rPr>
          <w:rFonts w:ascii="Arial" w:hAnsi="Arial" w:cs="Arial"/>
          <w:b/>
          <w:bCs/>
          <w:sz w:val="24"/>
          <w:szCs w:val="24"/>
        </w:rPr>
      </w:pPr>
      <w:r w:rsidRPr="007809E1">
        <w:rPr>
          <w:rFonts w:ascii="Arial" w:hAnsi="Arial" w:cs="Arial"/>
          <w:b/>
          <w:bCs/>
          <w:sz w:val="24"/>
          <w:szCs w:val="24"/>
        </w:rPr>
        <w:t>SA WG2 Meeting #13</w:t>
      </w:r>
      <w:r>
        <w:rPr>
          <w:rFonts w:ascii="Arial" w:hAnsi="Arial" w:cs="Arial"/>
          <w:b/>
          <w:bCs/>
          <w:sz w:val="24"/>
          <w:szCs w:val="24"/>
        </w:rPr>
        <w:t>9E (E-meeting)</w:t>
      </w:r>
      <w:r w:rsidRPr="007809E1">
        <w:rPr>
          <w:rFonts w:ascii="Arial" w:hAnsi="Arial" w:cs="Arial"/>
          <w:b/>
          <w:bCs/>
          <w:sz w:val="24"/>
          <w:szCs w:val="24"/>
        </w:rPr>
        <w:tab/>
        <w:t>S2-20</w:t>
      </w:r>
      <w:r>
        <w:rPr>
          <w:rFonts w:ascii="Arial" w:hAnsi="Arial" w:cs="Arial"/>
          <w:b/>
          <w:bCs/>
          <w:sz w:val="24"/>
          <w:szCs w:val="24"/>
        </w:rPr>
        <w:t>04273</w:t>
      </w:r>
    </w:p>
    <w:p w:rsidR="00E144E5" w:rsidRDefault="00E144E5" w:rsidP="00E144E5">
      <w:pPr>
        <w:pBdr>
          <w:bottom w:val="single" w:sz="6" w:space="1" w:color="auto"/>
        </w:pBdr>
        <w:rPr>
          <w:b/>
          <w:noProof/>
          <w:sz w:val="24"/>
        </w:rPr>
      </w:pPr>
      <w:r w:rsidRPr="007809E1">
        <w:rPr>
          <w:rFonts w:ascii="Arial" w:hAnsi="Arial" w:cs="Arial"/>
          <w:b/>
          <w:bCs/>
          <w:sz w:val="24"/>
          <w:szCs w:val="24"/>
        </w:rPr>
        <w:t>J</w:t>
      </w:r>
      <w:r>
        <w:rPr>
          <w:rFonts w:ascii="Arial" w:hAnsi="Arial" w:cs="Arial"/>
          <w:b/>
          <w:bCs/>
          <w:sz w:val="24"/>
          <w:szCs w:val="24"/>
        </w:rPr>
        <w:t>une</w:t>
      </w:r>
      <w:r w:rsidRPr="007809E1">
        <w:rPr>
          <w:rFonts w:ascii="Arial" w:hAnsi="Arial" w:cs="Arial"/>
          <w:b/>
          <w:bCs/>
          <w:sz w:val="24"/>
          <w:szCs w:val="24"/>
        </w:rPr>
        <w:t xml:space="preserve"> 1 - 1</w:t>
      </w:r>
      <w:r>
        <w:rPr>
          <w:rFonts w:ascii="Arial" w:hAnsi="Arial" w:cs="Arial"/>
          <w:b/>
          <w:bCs/>
          <w:sz w:val="24"/>
          <w:szCs w:val="24"/>
        </w:rPr>
        <w:t>2</w:t>
      </w:r>
      <w:r w:rsidRPr="007809E1">
        <w:rPr>
          <w:rFonts w:ascii="Arial" w:hAnsi="Arial" w:cs="Arial"/>
          <w:b/>
          <w:bCs/>
          <w:sz w:val="24"/>
          <w:szCs w:val="24"/>
        </w:rPr>
        <w:t xml:space="preserve">, 2020, </w:t>
      </w:r>
      <w:r>
        <w:rPr>
          <w:rFonts w:ascii="Arial" w:hAnsi="Arial" w:cs="Arial"/>
          <w:b/>
          <w:bCs/>
          <w:sz w:val="24"/>
          <w:szCs w:val="24"/>
        </w:rPr>
        <w:t>Elbonia</w:t>
      </w:r>
      <w:r w:rsidDel="003537A9">
        <w:rPr>
          <w:b/>
          <w:noProof/>
          <w:sz w:val="24"/>
        </w:rPr>
        <w:t xml:space="preserve"> </w:t>
      </w:r>
    </w:p>
    <w:p w:rsidR="00E144E5" w:rsidRPr="00263EF7" w:rsidRDefault="00E144E5" w:rsidP="00E144E5">
      <w:pPr>
        <w:rPr>
          <w:b/>
          <w:lang w:eastAsia="zh-CN"/>
        </w:rPr>
      </w:pPr>
      <w:r w:rsidRPr="00263EF7">
        <w:rPr>
          <w:b/>
        </w:rPr>
        <w:t>Source:</w:t>
      </w:r>
      <w:r w:rsidRPr="00263EF7">
        <w:rPr>
          <w:b/>
        </w:rPr>
        <w:tab/>
      </w:r>
      <w:r>
        <w:rPr>
          <w:b/>
        </w:rPr>
        <w:tab/>
      </w:r>
      <w:r>
        <w:rPr>
          <w:b/>
        </w:rPr>
        <w:tab/>
      </w:r>
      <w:r>
        <w:rPr>
          <w:b/>
        </w:rPr>
        <w:tab/>
      </w:r>
      <w:r w:rsidRPr="00263EF7">
        <w:rPr>
          <w:b/>
        </w:rPr>
        <w:t>vivo Mobile Communications Ltd</w:t>
      </w:r>
    </w:p>
    <w:p w:rsidR="00E144E5" w:rsidRPr="00263EF7" w:rsidRDefault="00E144E5" w:rsidP="00E144E5">
      <w:pPr>
        <w:rPr>
          <w:b/>
        </w:rPr>
      </w:pPr>
      <w:r w:rsidRPr="00263EF7">
        <w:rPr>
          <w:b/>
        </w:rPr>
        <w:t>Title:</w:t>
      </w:r>
      <w:r w:rsidRPr="00263EF7">
        <w:rPr>
          <w:b/>
        </w:rPr>
        <w:tab/>
      </w:r>
      <w:r>
        <w:rPr>
          <w:b/>
        </w:rPr>
        <w:tab/>
      </w:r>
      <w:r>
        <w:rPr>
          <w:b/>
        </w:rPr>
        <w:tab/>
      </w:r>
      <w:r>
        <w:rPr>
          <w:b/>
        </w:rPr>
        <w:tab/>
      </w:r>
      <w:r>
        <w:rPr>
          <w:b/>
        </w:rPr>
        <w:tab/>
        <w:t>KI#1</w:t>
      </w:r>
      <w:r w:rsidRPr="00263EF7">
        <w:rPr>
          <w:b/>
        </w:rPr>
        <w:t xml:space="preserve">: </w:t>
      </w:r>
      <w:r>
        <w:rPr>
          <w:b/>
        </w:rPr>
        <w:t>IMS based</w:t>
      </w:r>
      <w:r w:rsidRPr="00263EF7">
        <w:rPr>
          <w:b/>
        </w:rPr>
        <w:t xml:space="preserve"> solution</w:t>
      </w:r>
    </w:p>
    <w:p w:rsidR="00E144E5" w:rsidRPr="00263EF7" w:rsidRDefault="00E144E5" w:rsidP="00E144E5">
      <w:pPr>
        <w:rPr>
          <w:b/>
        </w:rPr>
      </w:pPr>
      <w:r w:rsidRPr="00263EF7">
        <w:rPr>
          <w:b/>
        </w:rPr>
        <w:t>Document for:</w:t>
      </w:r>
      <w:r w:rsidRPr="00263EF7">
        <w:rPr>
          <w:b/>
        </w:rPr>
        <w:tab/>
      </w:r>
      <w:r>
        <w:rPr>
          <w:b/>
        </w:rPr>
        <w:tab/>
      </w:r>
      <w:r w:rsidRPr="00263EF7">
        <w:rPr>
          <w:b/>
        </w:rPr>
        <w:t>Agreement</w:t>
      </w:r>
    </w:p>
    <w:p w:rsidR="00E144E5" w:rsidRPr="00263EF7" w:rsidRDefault="00E144E5" w:rsidP="00E144E5">
      <w:pPr>
        <w:rPr>
          <w:b/>
          <w:lang w:eastAsia="ko-KR"/>
        </w:rPr>
      </w:pPr>
      <w:r w:rsidRPr="00263EF7">
        <w:rPr>
          <w:b/>
        </w:rPr>
        <w:t>Agenda Item:</w:t>
      </w:r>
      <w:r w:rsidRPr="00263EF7">
        <w:rPr>
          <w:b/>
        </w:rPr>
        <w:tab/>
      </w:r>
      <w:r>
        <w:rPr>
          <w:b/>
        </w:rPr>
        <w:tab/>
      </w:r>
      <w:r w:rsidRPr="00263EF7">
        <w:rPr>
          <w:b/>
        </w:rPr>
        <w:t>8.</w:t>
      </w:r>
      <w:r>
        <w:rPr>
          <w:b/>
        </w:rPr>
        <w:t>10</w:t>
      </w:r>
    </w:p>
    <w:p w:rsidR="00E144E5" w:rsidRPr="00263EF7" w:rsidRDefault="00E144E5" w:rsidP="00E144E5">
      <w:pPr>
        <w:rPr>
          <w:b/>
          <w:lang w:eastAsia="ko-KR"/>
        </w:rPr>
      </w:pPr>
      <w:r w:rsidRPr="00263EF7">
        <w:rPr>
          <w:b/>
        </w:rPr>
        <w:t>Work Item / Release:</w:t>
      </w:r>
      <w:r w:rsidRPr="00263EF7">
        <w:rPr>
          <w:b/>
        </w:rPr>
        <w:tab/>
      </w:r>
      <w:r>
        <w:rPr>
          <w:rFonts w:eastAsia="Batang"/>
          <w:b/>
          <w:sz w:val="18"/>
          <w:szCs w:val="18"/>
          <w:lang w:eastAsia="ar-SA"/>
        </w:rPr>
        <w:t>FS_MUSIM</w:t>
      </w:r>
      <w:r w:rsidRPr="00263EF7">
        <w:rPr>
          <w:b/>
        </w:rPr>
        <w:t xml:space="preserve"> </w:t>
      </w:r>
    </w:p>
    <w:p w:rsidR="00E144E5" w:rsidRDefault="00E144E5" w:rsidP="00E144E5">
      <w:r w:rsidRPr="00B1255A">
        <w:t xml:space="preserve">Abstract of the contribution: </w:t>
      </w:r>
      <w:r>
        <w:t>Proposes a solution to KI#1 using IMS enhancements</w:t>
      </w:r>
      <w:bookmarkStart w:id="0" w:name="_GoBack"/>
      <w:bookmarkEnd w:id="0"/>
      <w:r>
        <w:t>.</w:t>
      </w:r>
    </w:p>
    <w:p w:rsidR="00943B5F" w:rsidRDefault="00943B5F" w:rsidP="00F97DAA">
      <w:pPr>
        <w:pStyle w:val="Heading1"/>
        <w:rPr>
          <w:lang w:eastAsia="zh-CN"/>
        </w:rPr>
      </w:pPr>
      <w:r>
        <w:rPr>
          <w:lang w:eastAsia="zh-CN"/>
        </w:rPr>
        <w:t>Discussion</w:t>
      </w:r>
    </w:p>
    <w:p w:rsidR="00943B5F" w:rsidRDefault="00943B5F" w:rsidP="00E10471">
      <w:pPr>
        <w:rPr>
          <w:lang w:eastAsia="zh-CN"/>
        </w:rPr>
      </w:pPr>
      <w:r>
        <w:rPr>
          <w:lang w:eastAsia="zh-CN"/>
        </w:rPr>
        <w:t>KI#1 identifies a number of objectives that when there is a need to provide a notification to a MUSIM UE that there is a MT session to be serviced that the notification should be delivered in a resource efficient manner, assuming the notification should be delivered at all.</w:t>
      </w:r>
    </w:p>
    <w:p w:rsidR="00943B5F" w:rsidRDefault="00943B5F" w:rsidP="00E10471">
      <w:pPr>
        <w:rPr>
          <w:lang w:eastAsia="zh-CN"/>
        </w:rPr>
      </w:pPr>
      <w:r>
        <w:rPr>
          <w:lang w:eastAsia="zh-CN"/>
        </w:rPr>
        <w:t>This paper looks at one practical usecase of MUSIM UEs today, they traditionally have a UI that allows a user to pick a primary USIM for</w:t>
      </w:r>
    </w:p>
    <w:p w:rsidR="00943B5F" w:rsidRDefault="00943B5F" w:rsidP="00943B5F">
      <w:pPr>
        <w:pStyle w:val="ListParagraph"/>
        <w:numPr>
          <w:ilvl w:val="0"/>
          <w:numId w:val="49"/>
        </w:numPr>
        <w:rPr>
          <w:lang w:eastAsia="zh-CN"/>
        </w:rPr>
      </w:pPr>
      <w:r>
        <w:rPr>
          <w:lang w:eastAsia="zh-CN"/>
        </w:rPr>
        <w:t>Data</w:t>
      </w:r>
    </w:p>
    <w:p w:rsidR="006D7AE2" w:rsidRDefault="006D7AE2" w:rsidP="006D7AE2">
      <w:pPr>
        <w:ind w:firstLine="284"/>
        <w:rPr>
          <w:lang w:eastAsia="zh-CN"/>
        </w:rPr>
      </w:pPr>
      <w:r>
        <w:rPr>
          <w:lang w:eastAsia="zh-CN"/>
        </w:rPr>
        <w:t>And secondary USIM for</w:t>
      </w:r>
    </w:p>
    <w:p w:rsidR="00943B5F" w:rsidRDefault="00943B5F" w:rsidP="00943B5F">
      <w:pPr>
        <w:pStyle w:val="ListParagraph"/>
        <w:numPr>
          <w:ilvl w:val="0"/>
          <w:numId w:val="49"/>
        </w:numPr>
        <w:rPr>
          <w:lang w:eastAsia="zh-CN"/>
        </w:rPr>
      </w:pPr>
      <w:r>
        <w:rPr>
          <w:lang w:eastAsia="zh-CN"/>
        </w:rPr>
        <w:t>Telephony calls and SMS.</w:t>
      </w:r>
    </w:p>
    <w:p w:rsidR="00B27207" w:rsidRDefault="00B27207" w:rsidP="00B27207">
      <w:pPr>
        <w:rPr>
          <w:lang w:eastAsia="zh-CN"/>
        </w:rPr>
      </w:pPr>
      <w:r>
        <w:rPr>
          <w:lang w:eastAsia="zh-CN"/>
        </w:rPr>
        <w:t>The UE in the above situation stays predominately on the network associated with the “Data” as telephony calls and SMS happen less compared to t</w:t>
      </w:r>
      <w:r w:rsidR="009F6AF8">
        <w:rPr>
          <w:lang w:eastAsia="zh-CN"/>
        </w:rPr>
        <w:t>he data requirements of users. i</w:t>
      </w:r>
      <w:r w:rsidR="006D7AE2">
        <w:rPr>
          <w:lang w:eastAsia="zh-CN"/>
        </w:rPr>
        <w:t>.e the busy hour traffic for d</w:t>
      </w:r>
      <w:r>
        <w:rPr>
          <w:lang w:eastAsia="zh-CN"/>
        </w:rPr>
        <w:t xml:space="preserve">ata </w:t>
      </w:r>
      <w:r w:rsidR="009F6AF8">
        <w:rPr>
          <w:lang w:eastAsia="zh-CN"/>
        </w:rPr>
        <w:t>far</w:t>
      </w:r>
      <w:r>
        <w:rPr>
          <w:lang w:eastAsia="zh-CN"/>
        </w:rPr>
        <w:t xml:space="preserve"> exceeds the busy hour traffic for telephony and SMS.</w:t>
      </w:r>
    </w:p>
    <w:p w:rsidR="00943B5F" w:rsidRDefault="00943B5F" w:rsidP="00943B5F">
      <w:pPr>
        <w:rPr>
          <w:lang w:eastAsia="zh-CN"/>
        </w:rPr>
      </w:pPr>
      <w:r>
        <w:rPr>
          <w:lang w:eastAsia="zh-CN"/>
        </w:rPr>
        <w:t>Taking this practical use of how co</w:t>
      </w:r>
      <w:r w:rsidR="00B27207">
        <w:rPr>
          <w:lang w:eastAsia="zh-CN"/>
        </w:rPr>
        <w:t xml:space="preserve">nsumers use their devices </w:t>
      </w:r>
      <w:r>
        <w:rPr>
          <w:lang w:eastAsia="zh-CN"/>
        </w:rPr>
        <w:t xml:space="preserve">and the capability of </w:t>
      </w:r>
      <w:r w:rsidR="009F6AF8">
        <w:rPr>
          <w:lang w:eastAsia="zh-CN"/>
        </w:rPr>
        <w:t xml:space="preserve">the </w:t>
      </w:r>
      <w:r>
        <w:rPr>
          <w:lang w:eastAsia="zh-CN"/>
        </w:rPr>
        <w:t xml:space="preserve">core network today a practical solution is proposed.  This solution requires no support from any roaming networks </w:t>
      </w:r>
      <w:r w:rsidR="00B27207">
        <w:rPr>
          <w:lang w:eastAsia="zh-CN"/>
        </w:rPr>
        <w:t>or from the network that</w:t>
      </w:r>
      <w:r w:rsidR="009F6AF8">
        <w:rPr>
          <w:lang w:eastAsia="zh-CN"/>
        </w:rPr>
        <w:t xml:space="preserve"> d</w:t>
      </w:r>
      <w:r w:rsidR="00B27207">
        <w:rPr>
          <w:lang w:eastAsia="zh-CN"/>
        </w:rPr>
        <w:t>ata service is being used on.</w:t>
      </w:r>
      <w:r w:rsidR="00F97DAA">
        <w:rPr>
          <w:lang w:eastAsia="zh-CN"/>
        </w:rPr>
        <w:t xml:space="preserve">  The solution requires the deployment of IMS sub-system and impacts UE and SCC AS (this is used for targeting an IMS client).</w:t>
      </w:r>
      <w:r w:rsidR="009F6AF8">
        <w:rPr>
          <w:lang w:eastAsia="zh-CN"/>
        </w:rPr>
        <w:t xml:space="preserve"> </w:t>
      </w:r>
    </w:p>
    <w:p w:rsidR="006D7AE2" w:rsidRDefault="006D7AE2" w:rsidP="00943B5F">
      <w:pPr>
        <w:rPr>
          <w:lang w:eastAsia="zh-CN"/>
        </w:rPr>
      </w:pPr>
      <w:r>
        <w:rPr>
          <w:lang w:eastAsia="zh-CN"/>
        </w:rPr>
        <w:t>NOTE</w:t>
      </w:r>
      <w:r>
        <w:rPr>
          <w:lang w:eastAsia="zh-CN"/>
        </w:rPr>
        <w:tab/>
        <w:t xml:space="preserve">A UE today can already perform multiple IMS REGISTRATIONS from different contact address’s (RFC 5626) and the SCC AS already supports a targeting mechanism called TADs. </w:t>
      </w:r>
    </w:p>
    <w:p w:rsidR="00943B5F" w:rsidRDefault="00F97DAA" w:rsidP="00F97DAA">
      <w:pPr>
        <w:pStyle w:val="Heading1"/>
        <w:rPr>
          <w:lang w:eastAsia="zh-CN"/>
        </w:rPr>
      </w:pPr>
      <w:r>
        <w:rPr>
          <w:lang w:eastAsia="zh-CN"/>
        </w:rPr>
        <w:t>Proposal</w:t>
      </w:r>
    </w:p>
    <w:p w:rsidR="00943B5F" w:rsidRPr="00F97DAA" w:rsidRDefault="00F97DAA" w:rsidP="00F97DAA">
      <w:pPr>
        <w:jc w:val="center"/>
        <w:rPr>
          <w:color w:val="FF0000"/>
          <w:sz w:val="28"/>
          <w:lang w:eastAsia="zh-CN"/>
        </w:rPr>
      </w:pPr>
      <w:r w:rsidRPr="00F97DAA">
        <w:rPr>
          <w:color w:val="FF0000"/>
          <w:sz w:val="28"/>
          <w:lang w:eastAsia="zh-CN"/>
        </w:rPr>
        <w:t>****FIRST CHANGE****</w:t>
      </w:r>
    </w:p>
    <w:p w:rsidR="007C3F50" w:rsidRPr="003F6B50" w:rsidRDefault="007C3F50">
      <w:pPr>
        <w:pStyle w:val="Heading1"/>
      </w:pPr>
      <w:bookmarkStart w:id="1" w:name="_Toc510607462"/>
      <w:bookmarkStart w:id="2" w:name="_Toc518306721"/>
      <w:bookmarkStart w:id="3" w:name="_Toc22056256"/>
      <w:bookmarkStart w:id="4" w:name="_Toc23232135"/>
      <w:bookmarkStart w:id="5" w:name="_Toc23238443"/>
      <w:bookmarkStart w:id="6" w:name="_Toc23239049"/>
      <w:bookmarkStart w:id="7" w:name="_Toc23244469"/>
      <w:bookmarkStart w:id="8" w:name="_Toc26520117"/>
      <w:bookmarkStart w:id="9" w:name="_Toc26530855"/>
      <w:bookmarkStart w:id="10" w:name="_Toc26530905"/>
      <w:bookmarkStart w:id="11" w:name="_Toc26530954"/>
      <w:bookmarkStart w:id="12" w:name="_Toc30685061"/>
      <w:bookmarkStart w:id="13" w:name="_Toc31014336"/>
      <w:bookmarkStart w:id="14" w:name="_Toc31109377"/>
      <w:bookmarkStart w:id="15" w:name="_Toc31109447"/>
      <w:bookmarkStart w:id="16" w:name="_Toc31109538"/>
      <w:r w:rsidRPr="003F6B50">
        <w:t>2</w:t>
      </w:r>
      <w:r w:rsidRPr="003F6B50">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7C3F50" w:rsidRPr="003F6B50" w:rsidRDefault="007C3F50">
      <w:r w:rsidRPr="003F6B50">
        <w:t>The following documents contain provisions which, through reference in this text, constitute provisions of the present document.</w:t>
      </w:r>
    </w:p>
    <w:p w:rsidR="007C3F50" w:rsidRPr="003F6B50" w:rsidRDefault="007C3F50">
      <w:pPr>
        <w:pStyle w:val="B1"/>
      </w:pPr>
      <w:r w:rsidRPr="003F6B50">
        <w:t>-</w:t>
      </w:r>
      <w:r w:rsidRPr="003F6B50">
        <w:tab/>
        <w:t>References are either specific (identified by date of publication, edition number, version number, etc.) or non</w:t>
      </w:r>
      <w:r w:rsidRPr="003F6B50">
        <w:noBreakHyphen/>
        <w:t>specific.</w:t>
      </w:r>
    </w:p>
    <w:p w:rsidR="007C3F50" w:rsidRPr="003F6B50" w:rsidRDefault="007C3F50">
      <w:pPr>
        <w:pStyle w:val="B1"/>
      </w:pPr>
      <w:r w:rsidRPr="003F6B50">
        <w:t>-</w:t>
      </w:r>
      <w:r w:rsidRPr="003F6B50">
        <w:tab/>
        <w:t>For a specific reference, subsequent revisions do not apply.</w:t>
      </w:r>
    </w:p>
    <w:p w:rsidR="007C3F50" w:rsidRPr="003F6B50" w:rsidRDefault="007C3F50">
      <w:pPr>
        <w:pStyle w:val="B1"/>
      </w:pPr>
      <w:r w:rsidRPr="003F6B50">
        <w:t>-</w:t>
      </w:r>
      <w:r w:rsidRPr="003F6B50">
        <w:tab/>
        <w:t>For a non-specific reference, the latest version applies. In the case of a reference to a 3GPP document (including a GSM document), a non-specific reference implicitly refers to the latest version of that document</w:t>
      </w:r>
      <w:r w:rsidRPr="003F6B50">
        <w:rPr>
          <w:i/>
        </w:rPr>
        <w:t xml:space="preserve"> in the same Release as the present document</w:t>
      </w:r>
      <w:r w:rsidRPr="003F6B50">
        <w:t>.</w:t>
      </w:r>
    </w:p>
    <w:p w:rsidR="007C3F50" w:rsidRPr="003F6B50" w:rsidRDefault="007C3F50">
      <w:pPr>
        <w:pStyle w:val="EX"/>
      </w:pPr>
      <w:r w:rsidRPr="003F6B50">
        <w:t>[1]</w:t>
      </w:r>
      <w:r w:rsidRPr="003F6B50">
        <w:tab/>
      </w:r>
      <w:r w:rsidR="00E10471" w:rsidRPr="003F6B50">
        <w:t>3GPP</w:t>
      </w:r>
      <w:r w:rsidR="00E10471">
        <w:t> </w:t>
      </w:r>
      <w:r w:rsidR="00E10471" w:rsidRPr="003F6B50">
        <w:t>TR</w:t>
      </w:r>
      <w:r w:rsidR="00E10471">
        <w:t> </w:t>
      </w:r>
      <w:r w:rsidR="00E10471" w:rsidRPr="003F6B50">
        <w:t>21.905:</w:t>
      </w:r>
      <w:r w:rsidRPr="003F6B50">
        <w:t xml:space="preserve"> </w:t>
      </w:r>
      <w:r w:rsidR="00A24D30" w:rsidRPr="003F6B50">
        <w:t>"</w:t>
      </w:r>
      <w:r w:rsidRPr="003F6B50">
        <w:t>Vocabulary for 3GPP Specifications</w:t>
      </w:r>
      <w:r w:rsidR="00A24D30" w:rsidRPr="003F6B50">
        <w:t>"</w:t>
      </w:r>
      <w:r w:rsidRPr="003F6B50">
        <w:t>.</w:t>
      </w:r>
    </w:p>
    <w:p w:rsidR="007C3F50" w:rsidRPr="003F6B50" w:rsidRDefault="007C3F50">
      <w:pPr>
        <w:pStyle w:val="EX"/>
      </w:pPr>
      <w:r w:rsidRPr="003F6B50">
        <w:lastRenderedPageBreak/>
        <w:t>[2]</w:t>
      </w:r>
      <w:r w:rsidRPr="003F6B50">
        <w:tab/>
      </w:r>
      <w:r w:rsidR="00E10471" w:rsidRPr="003F6B50">
        <w:t>3GPP</w:t>
      </w:r>
      <w:r w:rsidR="00E10471">
        <w:t> </w:t>
      </w:r>
      <w:r w:rsidR="00E10471" w:rsidRPr="003F6B50">
        <w:t>TS</w:t>
      </w:r>
      <w:r w:rsidR="00E10471">
        <w:t> </w:t>
      </w:r>
      <w:r w:rsidR="00E10471" w:rsidRPr="003F6B50">
        <w:t>36.304:</w:t>
      </w:r>
      <w:r w:rsidRPr="003F6B50">
        <w:t xml:space="preserve"> </w:t>
      </w:r>
      <w:r w:rsidR="00A24D30" w:rsidRPr="003F6B50">
        <w:t>"</w:t>
      </w:r>
      <w:r w:rsidRPr="003F6B50">
        <w:t>Evolved Universal Terrestrial Radio Access (E-UTRA); User Equipment (UE) procedures in idle mode</w:t>
      </w:r>
      <w:r w:rsidR="00A24D30" w:rsidRPr="003F6B50">
        <w:t>"</w:t>
      </w:r>
      <w:r w:rsidRPr="003F6B50">
        <w:t>.</w:t>
      </w:r>
    </w:p>
    <w:p w:rsidR="007C3F50" w:rsidRPr="003F6B50" w:rsidRDefault="007C3F50">
      <w:pPr>
        <w:pStyle w:val="EX"/>
      </w:pPr>
      <w:r w:rsidRPr="003F6B50">
        <w:t>[3]</w:t>
      </w:r>
      <w:r w:rsidRPr="003F6B50">
        <w:tab/>
      </w:r>
      <w:r w:rsidR="00E10471" w:rsidRPr="003F6B50">
        <w:t>3GPP</w:t>
      </w:r>
      <w:r w:rsidR="00E10471">
        <w:t> </w:t>
      </w:r>
      <w:r w:rsidR="00E10471" w:rsidRPr="003F6B50">
        <w:t>TS</w:t>
      </w:r>
      <w:r w:rsidR="00E10471">
        <w:t> </w:t>
      </w:r>
      <w:r w:rsidR="00E10471" w:rsidRPr="003F6B50">
        <w:t>38.304:</w:t>
      </w:r>
      <w:r w:rsidRPr="003F6B50">
        <w:t xml:space="preserve"> </w:t>
      </w:r>
      <w:r w:rsidR="00A24D30" w:rsidRPr="003F6B50">
        <w:t>"</w:t>
      </w:r>
      <w:r w:rsidRPr="003F6B50">
        <w:t>NR; User Equipment (UE) procedures in idle mode</w:t>
      </w:r>
      <w:r w:rsidR="00A24D30" w:rsidRPr="003F6B50">
        <w:t>"</w:t>
      </w:r>
      <w:r w:rsidRPr="003F6B50">
        <w:t>.</w:t>
      </w:r>
    </w:p>
    <w:p w:rsidR="007C3F50" w:rsidRPr="003F6B50" w:rsidRDefault="007C3F50">
      <w:pPr>
        <w:pStyle w:val="EX"/>
      </w:pPr>
      <w:bookmarkStart w:id="17" w:name="_Toc510607463"/>
      <w:bookmarkStart w:id="18" w:name="_Toc518306722"/>
      <w:bookmarkStart w:id="19" w:name="_Toc22056257"/>
      <w:r w:rsidRPr="003F6B50">
        <w:t>[</w:t>
      </w:r>
      <w:r w:rsidRPr="003F6B50">
        <w:rPr>
          <w:noProof/>
        </w:rPr>
        <w:t>4</w:t>
      </w:r>
      <w:r w:rsidRPr="003F6B50">
        <w:t>]</w:t>
      </w:r>
      <w:r w:rsidRPr="003F6B50">
        <w:tab/>
      </w:r>
      <w:r w:rsidR="00E10471" w:rsidRPr="003F6B50">
        <w:t>3GPP</w:t>
      </w:r>
      <w:r w:rsidR="00E10471">
        <w:t> </w:t>
      </w:r>
      <w:r w:rsidR="00E10471" w:rsidRPr="003F6B50">
        <w:t>TS</w:t>
      </w:r>
      <w:r w:rsidR="00E10471">
        <w:t> </w:t>
      </w:r>
      <w:r w:rsidR="00E10471" w:rsidRPr="003F6B50">
        <w:t>23.501:</w:t>
      </w:r>
      <w:r w:rsidRPr="003F6B50">
        <w:t xml:space="preserve"> </w:t>
      </w:r>
      <w:r w:rsidR="00A24D30" w:rsidRPr="003F6B50">
        <w:t>"</w:t>
      </w:r>
      <w:r w:rsidRPr="003F6B50">
        <w:t>System Architecture for the 5G System; Stage 2</w:t>
      </w:r>
      <w:r w:rsidR="00A24D30" w:rsidRPr="003F6B50">
        <w:t>"</w:t>
      </w:r>
      <w:r w:rsidRPr="003F6B50">
        <w:t>.</w:t>
      </w:r>
    </w:p>
    <w:p w:rsidR="007C3F50" w:rsidRPr="003F6B50" w:rsidRDefault="007C3F50">
      <w:pPr>
        <w:pStyle w:val="EX"/>
      </w:pPr>
      <w:r w:rsidRPr="003F6B50">
        <w:t>[5]</w:t>
      </w:r>
      <w:r w:rsidRPr="003F6B50">
        <w:tab/>
      </w:r>
      <w:r w:rsidR="00E10471" w:rsidRPr="003F6B50">
        <w:t>3GPP</w:t>
      </w:r>
      <w:r w:rsidR="00E10471">
        <w:t> </w:t>
      </w:r>
      <w:r w:rsidR="00E10471" w:rsidRPr="003F6B50">
        <w:t>TS</w:t>
      </w:r>
      <w:r w:rsidR="00E10471">
        <w:t> </w:t>
      </w:r>
      <w:r w:rsidR="00E10471" w:rsidRPr="003F6B50">
        <w:t>22.101:</w:t>
      </w:r>
      <w:r w:rsidRPr="003F6B50">
        <w:t xml:space="preserve"> </w:t>
      </w:r>
      <w:r w:rsidR="00A24D30" w:rsidRPr="003F6B50">
        <w:t>"</w:t>
      </w:r>
      <w:r w:rsidRPr="003F6B50">
        <w:t>3rd Generation Partnership Project; Technical Specification Group Services and Systems Aspects; Service aspects; Service principles</w:t>
      </w:r>
      <w:r w:rsidR="00A24D30" w:rsidRPr="003F6B50">
        <w:t>"</w:t>
      </w:r>
      <w:r w:rsidRPr="003F6B50">
        <w:t>.</w:t>
      </w:r>
    </w:p>
    <w:p w:rsidR="00B22766" w:rsidRPr="003F6B50" w:rsidRDefault="00B22766" w:rsidP="00B22766">
      <w:pPr>
        <w:pStyle w:val="EX"/>
      </w:pPr>
      <w:bookmarkStart w:id="20" w:name="_Toc23232136"/>
      <w:bookmarkStart w:id="21" w:name="_Toc23238444"/>
      <w:bookmarkStart w:id="22" w:name="_Toc23239050"/>
      <w:bookmarkStart w:id="23" w:name="_Toc23244470"/>
      <w:bookmarkStart w:id="24" w:name="_Toc26520118"/>
      <w:r w:rsidRPr="003F6B50">
        <w:t>[</w:t>
      </w:r>
      <w:r w:rsidRPr="003F6B50">
        <w:rPr>
          <w:noProof/>
        </w:rPr>
        <w:t>6</w:t>
      </w:r>
      <w:r w:rsidRPr="003F6B50">
        <w:t>]</w:t>
      </w:r>
      <w:r w:rsidRPr="003F6B50">
        <w:tab/>
      </w:r>
      <w:r w:rsidR="00E10471" w:rsidRPr="003F6B50">
        <w:t>3GPP</w:t>
      </w:r>
      <w:r w:rsidR="00E10471">
        <w:t> </w:t>
      </w:r>
      <w:r w:rsidR="00E10471" w:rsidRPr="003F6B50">
        <w:t>TS</w:t>
      </w:r>
      <w:r w:rsidR="00E10471">
        <w:t> </w:t>
      </w:r>
      <w:r w:rsidR="00E10471" w:rsidRPr="003F6B50">
        <w:t>23.502:</w:t>
      </w:r>
      <w:r w:rsidRPr="003F6B50">
        <w:t xml:space="preserve"> "Procedures for the 5G System (5GS)".</w:t>
      </w:r>
    </w:p>
    <w:p w:rsidR="00E10471" w:rsidRPr="003F6B50" w:rsidRDefault="00E10471" w:rsidP="00E10471">
      <w:pPr>
        <w:pStyle w:val="EX"/>
      </w:pPr>
      <w:bookmarkStart w:id="25" w:name="_Toc26530955"/>
      <w:bookmarkStart w:id="26" w:name="_Toc30685062"/>
      <w:bookmarkStart w:id="27" w:name="_Toc31014337"/>
      <w:bookmarkStart w:id="28" w:name="_Toc510607464"/>
      <w:bookmarkStart w:id="29" w:name="_Toc518306723"/>
      <w:bookmarkStart w:id="30" w:name="_Toc22056258"/>
      <w:bookmarkStart w:id="31" w:name="_Toc23232137"/>
      <w:bookmarkStart w:id="32" w:name="_Toc23238445"/>
      <w:bookmarkStart w:id="33" w:name="_Toc23239051"/>
      <w:bookmarkStart w:id="34" w:name="_Toc23244471"/>
      <w:bookmarkStart w:id="35" w:name="_Toc26520119"/>
      <w:bookmarkStart w:id="36" w:name="_Toc26530857"/>
      <w:bookmarkStart w:id="37" w:name="_Toc26530907"/>
      <w:bookmarkEnd w:id="17"/>
      <w:bookmarkEnd w:id="18"/>
      <w:bookmarkEnd w:id="19"/>
      <w:bookmarkEnd w:id="20"/>
      <w:bookmarkEnd w:id="21"/>
      <w:bookmarkEnd w:id="22"/>
      <w:bookmarkEnd w:id="23"/>
      <w:bookmarkEnd w:id="24"/>
      <w:r w:rsidRPr="003F6B50">
        <w:t>[</w:t>
      </w:r>
      <w:r>
        <w:rPr>
          <w:noProof/>
        </w:rPr>
        <w:t>7</w:t>
      </w:r>
      <w:r w:rsidRPr="003F6B50">
        <w:t>]</w:t>
      </w:r>
      <w:r w:rsidRPr="003F6B50">
        <w:tab/>
        <w:t>3GPP</w:t>
      </w:r>
      <w:r>
        <w:t> </w:t>
      </w:r>
      <w:r w:rsidRPr="003F6B50">
        <w:t>TS</w:t>
      </w:r>
      <w:r>
        <w:t> </w:t>
      </w:r>
      <w:r w:rsidRPr="003F6B50">
        <w:t>23.</w:t>
      </w:r>
      <w:r>
        <w:t>401</w:t>
      </w:r>
      <w:r w:rsidRPr="003F6B50">
        <w:t>: "</w:t>
      </w:r>
      <w:r>
        <w:t>General Packet Radio Service (GPRS) enhancements for Evolved Universal Terrestrial Radio Access Network (E-UTRAN) access</w:t>
      </w:r>
      <w:r w:rsidRPr="003F6B50">
        <w:t>".</w:t>
      </w:r>
    </w:p>
    <w:p w:rsidR="00E10471" w:rsidRPr="003F6B50" w:rsidRDefault="00E10471" w:rsidP="00E10471">
      <w:pPr>
        <w:pStyle w:val="EX"/>
      </w:pPr>
      <w:r w:rsidRPr="003F6B50">
        <w:t>[</w:t>
      </w:r>
      <w:r>
        <w:rPr>
          <w:noProof/>
        </w:rPr>
        <w:t>8</w:t>
      </w:r>
      <w:r w:rsidRPr="003F6B50">
        <w:t>]</w:t>
      </w:r>
      <w:r w:rsidRPr="003F6B50">
        <w:tab/>
        <w:t>3GPP</w:t>
      </w:r>
      <w:r>
        <w:t> </w:t>
      </w:r>
      <w:r w:rsidRPr="003F6B50">
        <w:t>TS</w:t>
      </w:r>
      <w:r>
        <w:t> 36</w:t>
      </w:r>
      <w:r w:rsidRPr="003F6B50">
        <w:t>.</w:t>
      </w:r>
      <w:r>
        <w:t>331</w:t>
      </w:r>
      <w:r w:rsidRPr="003F6B50">
        <w:t>: "</w:t>
      </w:r>
      <w:r>
        <w:t>Evolved Universal Terrestrial Radio Access (E-UTRA); Radio Resource Control (RRC); Protocol specification</w:t>
      </w:r>
      <w:r w:rsidRPr="003F6B50">
        <w:t>".</w:t>
      </w:r>
    </w:p>
    <w:p w:rsidR="00E10471" w:rsidRPr="003F6B50" w:rsidRDefault="00E10471" w:rsidP="00E10471">
      <w:pPr>
        <w:pStyle w:val="EX"/>
      </w:pPr>
      <w:r w:rsidRPr="003F6B50">
        <w:t>[</w:t>
      </w:r>
      <w:r>
        <w:rPr>
          <w:noProof/>
        </w:rPr>
        <w:t>9</w:t>
      </w:r>
      <w:r w:rsidRPr="003F6B50">
        <w:t>]</w:t>
      </w:r>
      <w:r w:rsidRPr="003F6B50">
        <w:tab/>
        <w:t>3GPP</w:t>
      </w:r>
      <w:r>
        <w:t> </w:t>
      </w:r>
      <w:r w:rsidRPr="003F6B50">
        <w:t>TS</w:t>
      </w:r>
      <w:r>
        <w:t> 38</w:t>
      </w:r>
      <w:r w:rsidRPr="003F6B50">
        <w:t>.</w:t>
      </w:r>
      <w:r>
        <w:t>331</w:t>
      </w:r>
      <w:r w:rsidRPr="003F6B50">
        <w:t>: "</w:t>
      </w:r>
      <w:r>
        <w:t>NR; Radio Resource Control (RRC); Protocol specification</w:t>
      </w:r>
      <w:r w:rsidRPr="003F6B50">
        <w:t>".</w:t>
      </w:r>
    </w:p>
    <w:p w:rsidR="009F6AF8" w:rsidRDefault="009F6AF8" w:rsidP="009F6AF8">
      <w:pPr>
        <w:pStyle w:val="EX"/>
        <w:rPr>
          <w:ins w:id="38" w:author="vivoRev10" w:date="2020-05-19T13:40:00Z"/>
        </w:rPr>
      </w:pPr>
      <w:bookmarkStart w:id="39" w:name="_Toc510607471"/>
      <w:bookmarkStart w:id="40" w:name="_Toc518306729"/>
      <w:bookmarkStart w:id="41" w:name="_Toc22056264"/>
      <w:bookmarkStart w:id="42" w:name="_Toc23232143"/>
      <w:bookmarkStart w:id="43" w:name="_Toc23238451"/>
      <w:bookmarkStart w:id="44" w:name="_Toc23239057"/>
      <w:bookmarkStart w:id="45" w:name="_Toc23244477"/>
      <w:bookmarkEnd w:id="25"/>
      <w:bookmarkEnd w:id="26"/>
      <w:bookmarkEnd w:id="27"/>
      <w:bookmarkEnd w:id="28"/>
      <w:bookmarkEnd w:id="29"/>
      <w:bookmarkEnd w:id="30"/>
      <w:bookmarkEnd w:id="31"/>
      <w:bookmarkEnd w:id="32"/>
      <w:bookmarkEnd w:id="33"/>
      <w:bookmarkEnd w:id="34"/>
      <w:bookmarkEnd w:id="35"/>
      <w:bookmarkEnd w:id="36"/>
      <w:bookmarkEnd w:id="37"/>
      <w:ins w:id="46" w:author="vivoRev10" w:date="2020-05-19T13:38:00Z">
        <w:r>
          <w:t>[X]</w:t>
        </w:r>
        <w:r>
          <w:tab/>
          <w:t>3GPP TS 23.402: "Architecture enhancements for non-3GPP accesses".</w:t>
        </w:r>
      </w:ins>
    </w:p>
    <w:p w:rsidR="009F6AF8" w:rsidRDefault="009F6AF8" w:rsidP="009F6AF8">
      <w:pPr>
        <w:pStyle w:val="EX"/>
        <w:rPr>
          <w:ins w:id="47" w:author="vivoRev10" w:date="2020-05-19T13:38:00Z"/>
        </w:rPr>
      </w:pPr>
      <w:ins w:id="48" w:author="vivoRev10" w:date="2020-05-19T13:40:00Z">
        <w:r>
          <w:t>[Y]</w:t>
        </w:r>
        <w:r>
          <w:tab/>
        </w:r>
      </w:ins>
      <w:ins w:id="49" w:author="vivoRev10" w:date="2020-05-19T13:41:00Z">
        <w:r>
          <w:tab/>
          <w:t>3GPP TS 23.292: "</w:t>
        </w:r>
        <w:r w:rsidRPr="005172EC">
          <w:t>IP Multimedia Subsystem (IMS) Centralized Services</w:t>
        </w:r>
        <w:r>
          <w:t xml:space="preserve">; </w:t>
        </w:r>
        <w:r w:rsidRPr="005172EC">
          <w:t>Stage</w:t>
        </w:r>
        <w:r>
          <w:t> </w:t>
        </w:r>
        <w:r w:rsidRPr="005172EC">
          <w:t>2</w:t>
        </w:r>
        <w:r>
          <w:t>".</w:t>
        </w:r>
      </w:ins>
    </w:p>
    <w:p w:rsidR="00DD6E56" w:rsidRPr="003F6B50" w:rsidRDefault="00943B5F" w:rsidP="00DD6E56">
      <w:pPr>
        <w:pStyle w:val="B1"/>
        <w:rPr>
          <w:lang w:val="en-IN"/>
        </w:rPr>
      </w:pPr>
      <w:del w:id="50" w:author="vivoRev10" w:date="2020-05-19T13:38:00Z">
        <w:r w:rsidDel="009F6AF8">
          <w:rPr>
            <w:lang w:val="en-IN"/>
          </w:rPr>
          <w:delText xml:space="preserve"> </w:delText>
        </w:r>
      </w:del>
    </w:p>
    <w:p w:rsidR="00F97DAA" w:rsidRPr="00F97DAA" w:rsidRDefault="00F97DAA" w:rsidP="00F97DAA">
      <w:pPr>
        <w:jc w:val="center"/>
        <w:rPr>
          <w:color w:val="FF0000"/>
          <w:sz w:val="28"/>
          <w:lang w:eastAsia="zh-CN"/>
        </w:rPr>
      </w:pPr>
      <w:bookmarkStart w:id="51" w:name="_Toc510607476"/>
      <w:bookmarkStart w:id="52" w:name="_Toc518306730"/>
      <w:bookmarkStart w:id="53" w:name="_Toc22056265"/>
      <w:bookmarkEnd w:id="39"/>
      <w:bookmarkEnd w:id="40"/>
      <w:bookmarkEnd w:id="41"/>
      <w:bookmarkEnd w:id="42"/>
      <w:bookmarkEnd w:id="43"/>
      <w:bookmarkEnd w:id="44"/>
      <w:bookmarkEnd w:id="45"/>
      <w:r>
        <w:rPr>
          <w:lang w:val="en-US"/>
        </w:rPr>
        <w:t xml:space="preserve"> </w:t>
      </w:r>
      <w:r w:rsidRPr="00F97DAA">
        <w:rPr>
          <w:color w:val="FF0000"/>
          <w:sz w:val="28"/>
          <w:lang w:eastAsia="zh-CN"/>
        </w:rPr>
        <w:t>****</w:t>
      </w:r>
      <w:r>
        <w:rPr>
          <w:color w:val="FF0000"/>
          <w:sz w:val="28"/>
          <w:lang w:eastAsia="zh-CN"/>
        </w:rPr>
        <w:t>NEXT</w:t>
      </w:r>
      <w:r w:rsidRPr="00F97DAA">
        <w:rPr>
          <w:color w:val="FF0000"/>
          <w:sz w:val="28"/>
          <w:lang w:eastAsia="zh-CN"/>
        </w:rPr>
        <w:t xml:space="preserve"> CHANGE****</w:t>
      </w:r>
    </w:p>
    <w:p w:rsidR="00E10471" w:rsidRPr="00F97DAA" w:rsidRDefault="00E10471" w:rsidP="00E10471">
      <w:pPr>
        <w:pStyle w:val="B1"/>
        <w:rPr>
          <w:lang w:val="en-US"/>
        </w:rPr>
      </w:pPr>
    </w:p>
    <w:bookmarkEnd w:id="51"/>
    <w:bookmarkEnd w:id="52"/>
    <w:bookmarkEnd w:id="53"/>
    <w:p w:rsidR="007C3F50" w:rsidRPr="003F6B50" w:rsidRDefault="00943B5F">
      <w:pPr>
        <w:pStyle w:val="EditorsNote"/>
      </w:pPr>
      <w:r>
        <w:t xml:space="preserve"> </w:t>
      </w:r>
    </w:p>
    <w:p w:rsidR="007C3F50" w:rsidRPr="003F6B50" w:rsidRDefault="007C3F50">
      <w:pPr>
        <w:pStyle w:val="Heading2"/>
        <w:rPr>
          <w:lang w:eastAsia="zh-CN"/>
        </w:rPr>
      </w:pPr>
      <w:bookmarkStart w:id="54" w:name="_Toc23232155"/>
      <w:bookmarkStart w:id="55" w:name="_Toc23238463"/>
      <w:bookmarkStart w:id="56" w:name="_Toc23239069"/>
      <w:bookmarkStart w:id="57" w:name="_Toc23244489"/>
      <w:bookmarkStart w:id="58" w:name="_Toc26520137"/>
      <w:bookmarkStart w:id="59" w:name="_Toc26530875"/>
      <w:bookmarkStart w:id="60" w:name="_Toc26530925"/>
      <w:bookmarkStart w:id="61" w:name="_Toc26530974"/>
      <w:bookmarkStart w:id="62" w:name="_Toc30685081"/>
      <w:bookmarkStart w:id="63" w:name="_Toc31014356"/>
      <w:bookmarkStart w:id="64" w:name="_Toc31109397"/>
      <w:bookmarkStart w:id="65" w:name="_Toc31109467"/>
      <w:bookmarkStart w:id="66" w:name="_Toc31109558"/>
      <w:bookmarkStart w:id="67" w:name="_Toc510607499"/>
      <w:bookmarkStart w:id="68" w:name="_Toc518306733"/>
      <w:bookmarkStart w:id="69" w:name="_Toc22056268"/>
      <w:r w:rsidRPr="003F6B50">
        <w:rPr>
          <w:lang w:eastAsia="zh-CN"/>
        </w:rPr>
        <w:t>6</w:t>
      </w:r>
      <w:r w:rsidRPr="003F6B50">
        <w:rPr>
          <w:rFonts w:hint="eastAsia"/>
          <w:lang w:eastAsia="zh-CN"/>
        </w:rPr>
        <w:t>.</w:t>
      </w:r>
      <w:r w:rsidRPr="003F6B50">
        <w:rPr>
          <w:lang w:eastAsia="zh-CN"/>
        </w:rPr>
        <w:t>0</w:t>
      </w:r>
      <w:r w:rsidRPr="003F6B50">
        <w:rPr>
          <w:rFonts w:hint="eastAsia"/>
          <w:lang w:eastAsia="zh-CN"/>
        </w:rPr>
        <w:tab/>
      </w:r>
      <w:r w:rsidRPr="003F6B50">
        <w:rPr>
          <w:lang w:eastAsia="zh-CN"/>
        </w:rPr>
        <w:t>Mapping Solutions to Key Issues</w:t>
      </w:r>
      <w:bookmarkEnd w:id="54"/>
      <w:bookmarkEnd w:id="55"/>
      <w:bookmarkEnd w:id="56"/>
      <w:bookmarkEnd w:id="57"/>
      <w:bookmarkEnd w:id="58"/>
      <w:bookmarkEnd w:id="59"/>
      <w:bookmarkEnd w:id="60"/>
      <w:bookmarkEnd w:id="61"/>
      <w:bookmarkEnd w:id="62"/>
      <w:bookmarkEnd w:id="63"/>
      <w:bookmarkEnd w:id="64"/>
      <w:bookmarkEnd w:id="65"/>
      <w:bookmarkEnd w:id="66"/>
    </w:p>
    <w:p w:rsidR="005353D0" w:rsidRPr="003F6B50" w:rsidRDefault="005353D0" w:rsidP="005353D0">
      <w:pPr>
        <w:pStyle w:val="TH"/>
      </w:pPr>
      <w:bookmarkStart w:id="70" w:name="_Toc23232156"/>
      <w:bookmarkStart w:id="71" w:name="_Toc23238464"/>
      <w:bookmarkStart w:id="72" w:name="_Toc23239070"/>
      <w:bookmarkStart w:id="73" w:name="_Toc23244490"/>
      <w:r w:rsidRPr="003F6B50">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0118BA" w:rsidRPr="003F6B50" w:rsidTr="005923ED">
        <w:trPr>
          <w:trHeight w:val="243"/>
          <w:jc w:val="center"/>
        </w:trPr>
        <w:tc>
          <w:tcPr>
            <w:tcW w:w="1168" w:type="dxa"/>
            <w:shd w:val="clear" w:color="auto" w:fill="auto"/>
          </w:tcPr>
          <w:p w:rsidR="000118BA" w:rsidRPr="003F6B50" w:rsidRDefault="000118BA" w:rsidP="005923ED">
            <w:pPr>
              <w:pStyle w:val="TAC"/>
            </w:pPr>
          </w:p>
        </w:tc>
        <w:tc>
          <w:tcPr>
            <w:tcW w:w="2938" w:type="dxa"/>
            <w:gridSpan w:val="4"/>
            <w:shd w:val="clear" w:color="auto" w:fill="auto"/>
          </w:tcPr>
          <w:p w:rsidR="000118BA" w:rsidRPr="003F6B50" w:rsidRDefault="000118BA" w:rsidP="005923ED">
            <w:pPr>
              <w:pStyle w:val="TAH"/>
            </w:pPr>
            <w:r w:rsidRPr="003F6B50">
              <w:t>Key Issues</w:t>
            </w:r>
          </w:p>
        </w:tc>
      </w:tr>
      <w:tr w:rsidR="000118BA" w:rsidRPr="003F6B50" w:rsidTr="005923ED">
        <w:trPr>
          <w:trHeight w:val="261"/>
          <w:jc w:val="center"/>
        </w:trPr>
        <w:tc>
          <w:tcPr>
            <w:tcW w:w="1168" w:type="dxa"/>
            <w:shd w:val="clear" w:color="auto" w:fill="auto"/>
          </w:tcPr>
          <w:p w:rsidR="000118BA" w:rsidRPr="003F6B50" w:rsidRDefault="000118BA" w:rsidP="005923ED">
            <w:pPr>
              <w:pStyle w:val="TAH"/>
            </w:pPr>
            <w:r w:rsidRPr="003F6B50">
              <w:t>Solutions</w:t>
            </w:r>
          </w:p>
        </w:tc>
        <w:tc>
          <w:tcPr>
            <w:tcW w:w="868" w:type="dxa"/>
            <w:shd w:val="clear" w:color="auto" w:fill="auto"/>
          </w:tcPr>
          <w:p w:rsidR="000118BA" w:rsidRPr="003F6B50" w:rsidRDefault="000118BA" w:rsidP="005923ED">
            <w:pPr>
              <w:pStyle w:val="TAH"/>
            </w:pPr>
            <w:r w:rsidRPr="003F6B50">
              <w:t>1</w:t>
            </w:r>
          </w:p>
        </w:tc>
        <w:tc>
          <w:tcPr>
            <w:tcW w:w="698" w:type="dxa"/>
            <w:shd w:val="clear" w:color="auto" w:fill="auto"/>
          </w:tcPr>
          <w:p w:rsidR="000118BA" w:rsidRPr="003F6B50" w:rsidRDefault="000118BA" w:rsidP="005923ED">
            <w:pPr>
              <w:pStyle w:val="TAH"/>
            </w:pPr>
            <w:r w:rsidRPr="003F6B50">
              <w:t>2</w:t>
            </w:r>
          </w:p>
        </w:tc>
        <w:tc>
          <w:tcPr>
            <w:tcW w:w="668" w:type="dxa"/>
            <w:shd w:val="clear" w:color="auto" w:fill="auto"/>
          </w:tcPr>
          <w:p w:rsidR="000118BA" w:rsidRPr="003F6B50" w:rsidRDefault="000118BA" w:rsidP="005923ED">
            <w:pPr>
              <w:pStyle w:val="TAH"/>
            </w:pPr>
            <w:r w:rsidRPr="003F6B50">
              <w:t>3</w:t>
            </w:r>
          </w:p>
        </w:tc>
        <w:tc>
          <w:tcPr>
            <w:tcW w:w="704" w:type="dxa"/>
            <w:shd w:val="clear" w:color="auto" w:fill="auto"/>
          </w:tcPr>
          <w:p w:rsidR="000118BA" w:rsidRPr="003F6B50" w:rsidRDefault="000118BA" w:rsidP="005923ED">
            <w:pPr>
              <w:pStyle w:val="TAH"/>
            </w:pPr>
            <w:r w:rsidRPr="003F6B50">
              <w:t>4</w:t>
            </w:r>
          </w:p>
        </w:tc>
      </w:tr>
      <w:tr w:rsidR="000118BA" w:rsidRPr="003F6B50" w:rsidTr="005923ED">
        <w:trPr>
          <w:trHeight w:val="243"/>
          <w:jc w:val="center"/>
        </w:trPr>
        <w:tc>
          <w:tcPr>
            <w:tcW w:w="1168" w:type="dxa"/>
            <w:shd w:val="clear" w:color="auto" w:fill="auto"/>
          </w:tcPr>
          <w:p w:rsidR="000118BA" w:rsidRPr="003F6B50" w:rsidRDefault="000118BA" w:rsidP="005923ED">
            <w:pPr>
              <w:pStyle w:val="TAH"/>
            </w:pPr>
            <w:r w:rsidRPr="003F6B50">
              <w:t>1</w:t>
            </w:r>
          </w:p>
        </w:tc>
        <w:tc>
          <w:tcPr>
            <w:tcW w:w="868" w:type="dxa"/>
            <w:shd w:val="clear" w:color="auto" w:fill="auto"/>
          </w:tcPr>
          <w:p w:rsidR="000118BA" w:rsidRPr="003F6B50" w:rsidRDefault="000118BA" w:rsidP="005923ED">
            <w:pPr>
              <w:pStyle w:val="TAC"/>
            </w:pPr>
            <w:r w:rsidRPr="003F6B50">
              <w:t>X</w:t>
            </w: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0118BA" w:rsidP="005923ED">
            <w:pPr>
              <w:pStyle w:val="TAC"/>
            </w:pPr>
          </w:p>
        </w:tc>
        <w:tc>
          <w:tcPr>
            <w:tcW w:w="704" w:type="dxa"/>
            <w:shd w:val="clear" w:color="auto" w:fill="auto"/>
          </w:tcPr>
          <w:p w:rsidR="000118BA" w:rsidRPr="003F6B50" w:rsidRDefault="000118BA" w:rsidP="005923ED">
            <w:pPr>
              <w:pStyle w:val="TAC"/>
            </w:pPr>
          </w:p>
        </w:tc>
      </w:tr>
      <w:tr w:rsidR="000118BA" w:rsidRPr="003F6B50" w:rsidTr="005923ED">
        <w:trPr>
          <w:trHeight w:val="261"/>
          <w:jc w:val="center"/>
        </w:trPr>
        <w:tc>
          <w:tcPr>
            <w:tcW w:w="1168" w:type="dxa"/>
            <w:shd w:val="clear" w:color="auto" w:fill="auto"/>
          </w:tcPr>
          <w:p w:rsidR="000118BA" w:rsidRPr="003F6B50" w:rsidRDefault="000118BA" w:rsidP="005923ED">
            <w:pPr>
              <w:pStyle w:val="TAH"/>
            </w:pPr>
            <w:r w:rsidRPr="003F6B50">
              <w:t>2</w:t>
            </w:r>
          </w:p>
        </w:tc>
        <w:tc>
          <w:tcPr>
            <w:tcW w:w="868" w:type="dxa"/>
            <w:shd w:val="clear" w:color="auto" w:fill="auto"/>
          </w:tcPr>
          <w:p w:rsidR="000118BA" w:rsidRPr="003F6B50" w:rsidRDefault="000118BA" w:rsidP="005923ED">
            <w:pPr>
              <w:pStyle w:val="TAC"/>
            </w:pPr>
            <w:r w:rsidRPr="003F6B50">
              <w:t>X</w:t>
            </w: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0118BA" w:rsidP="005923ED">
            <w:pPr>
              <w:pStyle w:val="TAC"/>
            </w:pPr>
          </w:p>
        </w:tc>
        <w:tc>
          <w:tcPr>
            <w:tcW w:w="704" w:type="dxa"/>
            <w:shd w:val="clear" w:color="auto" w:fill="auto"/>
          </w:tcPr>
          <w:p w:rsidR="000118BA" w:rsidRPr="003F6B50" w:rsidRDefault="000118BA" w:rsidP="005923ED">
            <w:pPr>
              <w:pStyle w:val="TAC"/>
            </w:pPr>
          </w:p>
        </w:tc>
      </w:tr>
      <w:tr w:rsidR="000118BA" w:rsidRPr="003F6B50" w:rsidTr="005923ED">
        <w:trPr>
          <w:trHeight w:val="243"/>
          <w:jc w:val="center"/>
        </w:trPr>
        <w:tc>
          <w:tcPr>
            <w:tcW w:w="1168" w:type="dxa"/>
            <w:shd w:val="clear" w:color="auto" w:fill="auto"/>
          </w:tcPr>
          <w:p w:rsidR="000118BA" w:rsidRPr="003F6B50" w:rsidRDefault="000118BA" w:rsidP="005923ED">
            <w:pPr>
              <w:pStyle w:val="TAH"/>
            </w:pPr>
            <w:r w:rsidRPr="003F6B50">
              <w:t>3</w:t>
            </w:r>
          </w:p>
        </w:tc>
        <w:tc>
          <w:tcPr>
            <w:tcW w:w="868" w:type="dxa"/>
            <w:shd w:val="clear" w:color="auto" w:fill="auto"/>
          </w:tcPr>
          <w:p w:rsidR="000118BA" w:rsidRPr="003F6B50" w:rsidRDefault="000118BA" w:rsidP="005923ED">
            <w:pPr>
              <w:pStyle w:val="TAC"/>
            </w:pPr>
            <w:r w:rsidRPr="003F6B50">
              <w:t>X</w:t>
            </w: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0118BA" w:rsidP="005923ED">
            <w:pPr>
              <w:pStyle w:val="TAC"/>
            </w:pPr>
          </w:p>
        </w:tc>
        <w:tc>
          <w:tcPr>
            <w:tcW w:w="704" w:type="dxa"/>
            <w:shd w:val="clear" w:color="auto" w:fill="auto"/>
          </w:tcPr>
          <w:p w:rsidR="000118BA" w:rsidRPr="003F6B50" w:rsidRDefault="000118BA" w:rsidP="005923ED">
            <w:pPr>
              <w:pStyle w:val="TAC"/>
            </w:pPr>
          </w:p>
        </w:tc>
      </w:tr>
      <w:tr w:rsidR="000118BA" w:rsidRPr="003F6B50" w:rsidTr="005923ED">
        <w:trPr>
          <w:trHeight w:val="261"/>
          <w:jc w:val="center"/>
        </w:trPr>
        <w:tc>
          <w:tcPr>
            <w:tcW w:w="1168" w:type="dxa"/>
            <w:shd w:val="clear" w:color="auto" w:fill="auto"/>
          </w:tcPr>
          <w:p w:rsidR="000118BA" w:rsidRPr="003F6B50" w:rsidRDefault="00ED5C4A" w:rsidP="005923ED">
            <w:pPr>
              <w:pStyle w:val="TAH"/>
            </w:pPr>
            <w:r>
              <w:t>4</w:t>
            </w:r>
          </w:p>
        </w:tc>
        <w:tc>
          <w:tcPr>
            <w:tcW w:w="868" w:type="dxa"/>
            <w:shd w:val="clear" w:color="auto" w:fill="auto"/>
          </w:tcPr>
          <w:p w:rsidR="000118BA" w:rsidRPr="003F6B50" w:rsidRDefault="000118BA" w:rsidP="005923ED">
            <w:pPr>
              <w:pStyle w:val="TAC"/>
            </w:pP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ED5C4A" w:rsidP="005923ED">
            <w:pPr>
              <w:pStyle w:val="TAC"/>
            </w:pPr>
            <w:r>
              <w:t>X</w:t>
            </w:r>
          </w:p>
        </w:tc>
        <w:tc>
          <w:tcPr>
            <w:tcW w:w="704" w:type="dxa"/>
            <w:shd w:val="clear" w:color="auto" w:fill="auto"/>
          </w:tcPr>
          <w:p w:rsidR="000118BA" w:rsidRPr="003F6B50" w:rsidRDefault="000118BA" w:rsidP="005923ED">
            <w:pPr>
              <w:pStyle w:val="TAC"/>
            </w:pPr>
          </w:p>
        </w:tc>
      </w:tr>
      <w:tr w:rsidR="000118BA" w:rsidRPr="003F6B50" w:rsidTr="005923ED">
        <w:trPr>
          <w:trHeight w:val="243"/>
          <w:jc w:val="center"/>
        </w:trPr>
        <w:tc>
          <w:tcPr>
            <w:tcW w:w="1168" w:type="dxa"/>
            <w:shd w:val="clear" w:color="auto" w:fill="auto"/>
          </w:tcPr>
          <w:p w:rsidR="000118BA" w:rsidRPr="003F6B50" w:rsidRDefault="00ED5C4A" w:rsidP="005923ED">
            <w:pPr>
              <w:pStyle w:val="TAH"/>
            </w:pPr>
            <w:r>
              <w:t>5</w:t>
            </w:r>
          </w:p>
        </w:tc>
        <w:tc>
          <w:tcPr>
            <w:tcW w:w="868" w:type="dxa"/>
            <w:shd w:val="clear" w:color="auto" w:fill="auto"/>
          </w:tcPr>
          <w:p w:rsidR="000118BA" w:rsidRPr="003F6B50" w:rsidRDefault="000118BA" w:rsidP="005923ED">
            <w:pPr>
              <w:pStyle w:val="TAC"/>
            </w:pPr>
          </w:p>
        </w:tc>
        <w:tc>
          <w:tcPr>
            <w:tcW w:w="698" w:type="dxa"/>
            <w:shd w:val="clear" w:color="auto" w:fill="auto"/>
          </w:tcPr>
          <w:p w:rsidR="000118BA" w:rsidRPr="003F6B50" w:rsidRDefault="000118BA" w:rsidP="005923ED">
            <w:pPr>
              <w:pStyle w:val="TAC"/>
            </w:pPr>
          </w:p>
        </w:tc>
        <w:tc>
          <w:tcPr>
            <w:tcW w:w="668" w:type="dxa"/>
            <w:shd w:val="clear" w:color="auto" w:fill="auto"/>
          </w:tcPr>
          <w:p w:rsidR="000118BA" w:rsidRPr="003F6B50" w:rsidRDefault="00ED5C4A" w:rsidP="005923ED">
            <w:pPr>
              <w:pStyle w:val="TAC"/>
            </w:pPr>
            <w:r>
              <w:t>X</w:t>
            </w:r>
          </w:p>
        </w:tc>
        <w:tc>
          <w:tcPr>
            <w:tcW w:w="704" w:type="dxa"/>
            <w:shd w:val="clear" w:color="auto" w:fill="auto"/>
          </w:tcPr>
          <w:p w:rsidR="000118BA" w:rsidRPr="003F6B50" w:rsidRDefault="000118BA" w:rsidP="005923ED">
            <w:pPr>
              <w:pStyle w:val="TAC"/>
            </w:pPr>
          </w:p>
        </w:tc>
      </w:tr>
      <w:tr w:rsidR="00227498" w:rsidRPr="003F6B50" w:rsidTr="005923ED">
        <w:trPr>
          <w:trHeight w:val="243"/>
          <w:jc w:val="center"/>
        </w:trPr>
        <w:tc>
          <w:tcPr>
            <w:tcW w:w="1168" w:type="dxa"/>
            <w:shd w:val="clear" w:color="auto" w:fill="auto"/>
          </w:tcPr>
          <w:p w:rsidR="00227498" w:rsidRPr="003F6B50" w:rsidRDefault="00ED5C4A" w:rsidP="005923ED">
            <w:pPr>
              <w:pStyle w:val="TAH"/>
            </w:pPr>
            <w:r>
              <w:t>6</w:t>
            </w:r>
          </w:p>
        </w:tc>
        <w:tc>
          <w:tcPr>
            <w:tcW w:w="868" w:type="dxa"/>
            <w:shd w:val="clear" w:color="auto" w:fill="auto"/>
          </w:tcPr>
          <w:p w:rsidR="00227498" w:rsidRPr="003F6B50" w:rsidRDefault="00227498" w:rsidP="005923ED">
            <w:pPr>
              <w:pStyle w:val="TAC"/>
            </w:pPr>
          </w:p>
        </w:tc>
        <w:tc>
          <w:tcPr>
            <w:tcW w:w="698" w:type="dxa"/>
            <w:shd w:val="clear" w:color="auto" w:fill="auto"/>
          </w:tcPr>
          <w:p w:rsidR="00227498" w:rsidRPr="003F6B50" w:rsidRDefault="00227498" w:rsidP="005923ED">
            <w:pPr>
              <w:pStyle w:val="TAC"/>
            </w:pPr>
          </w:p>
        </w:tc>
        <w:tc>
          <w:tcPr>
            <w:tcW w:w="668" w:type="dxa"/>
            <w:shd w:val="clear" w:color="auto" w:fill="auto"/>
          </w:tcPr>
          <w:p w:rsidR="00227498" w:rsidRPr="003F6B50" w:rsidRDefault="00ED5C4A" w:rsidP="005923ED">
            <w:pPr>
              <w:pStyle w:val="TAC"/>
            </w:pPr>
            <w:r>
              <w:t>X</w:t>
            </w:r>
          </w:p>
        </w:tc>
        <w:tc>
          <w:tcPr>
            <w:tcW w:w="704" w:type="dxa"/>
            <w:shd w:val="clear" w:color="auto" w:fill="auto"/>
          </w:tcPr>
          <w:p w:rsidR="00227498" w:rsidRPr="003F6B50" w:rsidRDefault="00227498" w:rsidP="005923ED">
            <w:pPr>
              <w:pStyle w:val="TAC"/>
            </w:pPr>
          </w:p>
        </w:tc>
      </w:tr>
      <w:tr w:rsidR="00227498" w:rsidRPr="003F6B50" w:rsidTr="005923ED">
        <w:trPr>
          <w:trHeight w:val="243"/>
          <w:jc w:val="center"/>
        </w:trPr>
        <w:tc>
          <w:tcPr>
            <w:tcW w:w="1168" w:type="dxa"/>
            <w:shd w:val="clear" w:color="auto" w:fill="auto"/>
          </w:tcPr>
          <w:p w:rsidR="00227498" w:rsidRPr="003F6B50" w:rsidRDefault="00ED5C4A" w:rsidP="005923ED">
            <w:pPr>
              <w:pStyle w:val="TAH"/>
            </w:pPr>
            <w:r>
              <w:t>7</w:t>
            </w:r>
          </w:p>
        </w:tc>
        <w:tc>
          <w:tcPr>
            <w:tcW w:w="868" w:type="dxa"/>
            <w:shd w:val="clear" w:color="auto" w:fill="auto"/>
          </w:tcPr>
          <w:p w:rsidR="00227498" w:rsidRPr="003F6B50" w:rsidRDefault="00ED5C4A" w:rsidP="005923ED">
            <w:pPr>
              <w:pStyle w:val="TAC"/>
            </w:pPr>
            <w:r>
              <w:t>X</w:t>
            </w:r>
          </w:p>
        </w:tc>
        <w:tc>
          <w:tcPr>
            <w:tcW w:w="698" w:type="dxa"/>
            <w:shd w:val="clear" w:color="auto" w:fill="auto"/>
          </w:tcPr>
          <w:p w:rsidR="00227498" w:rsidRPr="003F6B50" w:rsidRDefault="00ED5C4A" w:rsidP="005923ED">
            <w:pPr>
              <w:pStyle w:val="TAC"/>
            </w:pPr>
            <w:r>
              <w:t>X</w:t>
            </w:r>
          </w:p>
        </w:tc>
        <w:tc>
          <w:tcPr>
            <w:tcW w:w="668" w:type="dxa"/>
            <w:shd w:val="clear" w:color="auto" w:fill="auto"/>
          </w:tcPr>
          <w:p w:rsidR="00227498" w:rsidRPr="003F6B50" w:rsidRDefault="00227498" w:rsidP="005923ED">
            <w:pPr>
              <w:pStyle w:val="TAC"/>
            </w:pPr>
          </w:p>
        </w:tc>
        <w:tc>
          <w:tcPr>
            <w:tcW w:w="704" w:type="dxa"/>
            <w:shd w:val="clear" w:color="auto" w:fill="auto"/>
          </w:tcPr>
          <w:p w:rsidR="00227498" w:rsidRPr="003F6B50" w:rsidRDefault="00227498" w:rsidP="005923ED">
            <w:pPr>
              <w:pStyle w:val="TAC"/>
            </w:pPr>
          </w:p>
        </w:tc>
      </w:tr>
      <w:tr w:rsidR="00227498" w:rsidRPr="003F6B50" w:rsidTr="005923ED">
        <w:trPr>
          <w:trHeight w:val="243"/>
          <w:jc w:val="center"/>
        </w:trPr>
        <w:tc>
          <w:tcPr>
            <w:tcW w:w="1168" w:type="dxa"/>
            <w:shd w:val="clear" w:color="auto" w:fill="auto"/>
          </w:tcPr>
          <w:p w:rsidR="00227498" w:rsidRPr="003F6B50" w:rsidRDefault="00ED5C4A" w:rsidP="005923ED">
            <w:pPr>
              <w:pStyle w:val="TAH"/>
            </w:pPr>
            <w:r>
              <w:t>8</w:t>
            </w:r>
          </w:p>
        </w:tc>
        <w:tc>
          <w:tcPr>
            <w:tcW w:w="868" w:type="dxa"/>
            <w:shd w:val="clear" w:color="auto" w:fill="auto"/>
          </w:tcPr>
          <w:p w:rsidR="00227498" w:rsidRPr="003F6B50" w:rsidRDefault="00ED5C4A" w:rsidP="005923ED">
            <w:pPr>
              <w:pStyle w:val="TAC"/>
            </w:pPr>
            <w:r>
              <w:t>X</w:t>
            </w:r>
          </w:p>
        </w:tc>
        <w:tc>
          <w:tcPr>
            <w:tcW w:w="698" w:type="dxa"/>
            <w:shd w:val="clear" w:color="auto" w:fill="auto"/>
          </w:tcPr>
          <w:p w:rsidR="00227498" w:rsidRPr="003F6B50" w:rsidRDefault="00227498" w:rsidP="005923ED">
            <w:pPr>
              <w:pStyle w:val="TAC"/>
            </w:pPr>
          </w:p>
        </w:tc>
        <w:tc>
          <w:tcPr>
            <w:tcW w:w="668" w:type="dxa"/>
            <w:shd w:val="clear" w:color="auto" w:fill="auto"/>
          </w:tcPr>
          <w:p w:rsidR="00227498" w:rsidRPr="003F6B50" w:rsidRDefault="00227498" w:rsidP="005923ED">
            <w:pPr>
              <w:pStyle w:val="TAC"/>
            </w:pPr>
          </w:p>
        </w:tc>
        <w:tc>
          <w:tcPr>
            <w:tcW w:w="704" w:type="dxa"/>
            <w:shd w:val="clear" w:color="auto" w:fill="auto"/>
          </w:tcPr>
          <w:p w:rsidR="00227498" w:rsidRPr="003F6B50" w:rsidRDefault="00227498" w:rsidP="005923ED">
            <w:pPr>
              <w:pStyle w:val="TAC"/>
            </w:pPr>
          </w:p>
        </w:tc>
      </w:tr>
      <w:tr w:rsidR="00943B5F" w:rsidRPr="003F6B50" w:rsidTr="005923ED">
        <w:trPr>
          <w:trHeight w:val="243"/>
          <w:jc w:val="center"/>
          <w:ins w:id="74" w:author="vivoRev10" w:date="2020-05-19T12:05:00Z"/>
        </w:trPr>
        <w:tc>
          <w:tcPr>
            <w:tcW w:w="1168" w:type="dxa"/>
            <w:shd w:val="clear" w:color="auto" w:fill="auto"/>
          </w:tcPr>
          <w:p w:rsidR="00943B5F" w:rsidRDefault="00943B5F" w:rsidP="005923ED">
            <w:pPr>
              <w:pStyle w:val="TAH"/>
              <w:rPr>
                <w:ins w:id="75" w:author="vivoRev10" w:date="2020-05-19T12:05:00Z"/>
              </w:rPr>
            </w:pPr>
            <w:ins w:id="76" w:author="vivoRev10" w:date="2020-05-19T12:05:00Z">
              <w:r>
                <w:t>X</w:t>
              </w:r>
            </w:ins>
          </w:p>
        </w:tc>
        <w:tc>
          <w:tcPr>
            <w:tcW w:w="868" w:type="dxa"/>
            <w:shd w:val="clear" w:color="auto" w:fill="auto"/>
          </w:tcPr>
          <w:p w:rsidR="00943B5F" w:rsidRDefault="00943B5F" w:rsidP="005923ED">
            <w:pPr>
              <w:pStyle w:val="TAC"/>
              <w:rPr>
                <w:ins w:id="77" w:author="vivoRev10" w:date="2020-05-19T12:05:00Z"/>
              </w:rPr>
            </w:pPr>
            <w:ins w:id="78" w:author="vivoRev10" w:date="2020-05-19T12:05:00Z">
              <w:r>
                <w:t>X</w:t>
              </w:r>
            </w:ins>
          </w:p>
        </w:tc>
        <w:tc>
          <w:tcPr>
            <w:tcW w:w="698" w:type="dxa"/>
            <w:shd w:val="clear" w:color="auto" w:fill="auto"/>
          </w:tcPr>
          <w:p w:rsidR="00943B5F" w:rsidRPr="003F6B50" w:rsidRDefault="00943B5F" w:rsidP="005923ED">
            <w:pPr>
              <w:pStyle w:val="TAC"/>
              <w:rPr>
                <w:ins w:id="79" w:author="vivoRev10" w:date="2020-05-19T12:05:00Z"/>
              </w:rPr>
            </w:pPr>
          </w:p>
        </w:tc>
        <w:tc>
          <w:tcPr>
            <w:tcW w:w="668" w:type="dxa"/>
            <w:shd w:val="clear" w:color="auto" w:fill="auto"/>
          </w:tcPr>
          <w:p w:rsidR="00943B5F" w:rsidRPr="003F6B50" w:rsidRDefault="00943B5F" w:rsidP="005923ED">
            <w:pPr>
              <w:pStyle w:val="TAC"/>
              <w:rPr>
                <w:ins w:id="80" w:author="vivoRev10" w:date="2020-05-19T12:05:00Z"/>
              </w:rPr>
            </w:pPr>
          </w:p>
        </w:tc>
        <w:tc>
          <w:tcPr>
            <w:tcW w:w="704" w:type="dxa"/>
            <w:shd w:val="clear" w:color="auto" w:fill="auto"/>
          </w:tcPr>
          <w:p w:rsidR="00943B5F" w:rsidRPr="003F6B50" w:rsidRDefault="00943B5F" w:rsidP="005923ED">
            <w:pPr>
              <w:pStyle w:val="TAC"/>
              <w:rPr>
                <w:ins w:id="81" w:author="vivoRev10" w:date="2020-05-19T12:05:00Z"/>
              </w:rPr>
            </w:pPr>
          </w:p>
        </w:tc>
      </w:tr>
    </w:tbl>
    <w:p w:rsidR="005353D0" w:rsidRPr="003F6B50" w:rsidRDefault="005353D0" w:rsidP="005353D0">
      <w:pPr>
        <w:rPr>
          <w:lang w:eastAsia="zh-CN"/>
        </w:rPr>
      </w:pPr>
    </w:p>
    <w:p w:rsidR="009F6AF8" w:rsidRDefault="00F97DAA" w:rsidP="009F6AF8">
      <w:pPr>
        <w:pStyle w:val="Heading2"/>
        <w:jc w:val="center"/>
        <w:rPr>
          <w:ins w:id="82" w:author="vivoRev10" w:date="2020-05-19T13:41:00Z"/>
          <w:color w:val="FF0000"/>
          <w:sz w:val="28"/>
          <w:lang w:eastAsia="zh-CN"/>
        </w:rPr>
      </w:pPr>
      <w:bookmarkStart w:id="83" w:name="_Toc26520153"/>
      <w:bookmarkStart w:id="84" w:name="_Toc26530894"/>
      <w:bookmarkStart w:id="85" w:name="_Toc26530944"/>
      <w:bookmarkStart w:id="86" w:name="_Toc26530993"/>
      <w:bookmarkStart w:id="87" w:name="_Toc30685122"/>
      <w:bookmarkStart w:id="88" w:name="_Toc31014397"/>
      <w:bookmarkStart w:id="89" w:name="_Toc31109438"/>
      <w:bookmarkStart w:id="90" w:name="_Toc31109526"/>
      <w:bookmarkStart w:id="91" w:name="_Toc31109617"/>
      <w:r w:rsidRPr="00F97DAA">
        <w:rPr>
          <w:color w:val="FF0000"/>
          <w:sz w:val="28"/>
          <w:lang w:eastAsia="zh-CN"/>
        </w:rPr>
        <w:t>****</w:t>
      </w:r>
      <w:r>
        <w:rPr>
          <w:color w:val="FF0000"/>
          <w:sz w:val="28"/>
          <w:lang w:eastAsia="zh-CN"/>
        </w:rPr>
        <w:t>NEXT</w:t>
      </w:r>
      <w:r w:rsidRPr="00F97DAA">
        <w:rPr>
          <w:color w:val="FF0000"/>
          <w:sz w:val="28"/>
          <w:lang w:eastAsia="zh-CN"/>
        </w:rPr>
        <w:t xml:space="preserve"> CHANGE****</w:t>
      </w:r>
    </w:p>
    <w:p w:rsidR="00F97DAA" w:rsidRPr="003F6B50" w:rsidRDefault="00F97DAA" w:rsidP="00F97DAA">
      <w:pPr>
        <w:pStyle w:val="Heading2"/>
        <w:rPr>
          <w:ins w:id="92" w:author="vivoRev10" w:date="2020-05-19T13:31:00Z"/>
        </w:rPr>
      </w:pPr>
      <w:ins w:id="93" w:author="vivoRev10" w:date="2020-05-19T13:31:00Z">
        <w:r w:rsidRPr="003F6B50">
          <w:rPr>
            <w:lang w:eastAsia="zh-CN"/>
          </w:rPr>
          <w:t>6</w:t>
        </w:r>
        <w:r w:rsidRPr="003F6B50">
          <w:rPr>
            <w:rFonts w:hint="eastAsia"/>
            <w:lang w:eastAsia="zh-CN"/>
          </w:rPr>
          <w:t>.X</w:t>
        </w:r>
        <w:r w:rsidRPr="003F6B50">
          <w:rPr>
            <w:rFonts w:hint="eastAsia"/>
            <w:lang w:eastAsia="ko-KR"/>
          </w:rPr>
          <w:tab/>
        </w:r>
        <w:r w:rsidRPr="003F6B50">
          <w:t>Solution</w:t>
        </w:r>
        <w:r w:rsidRPr="003F6B50">
          <w:rPr>
            <w:rFonts w:hint="eastAsia"/>
            <w:lang w:eastAsia="zh-CN"/>
          </w:rPr>
          <w:t xml:space="preserve"> #</w:t>
        </w:r>
        <w:r w:rsidRPr="003F6B50">
          <w:rPr>
            <w:lang w:eastAsia="zh-CN"/>
          </w:rPr>
          <w:t>X</w:t>
        </w:r>
        <w:r w:rsidRPr="003F6B50">
          <w:t xml:space="preserve">: </w:t>
        </w:r>
      </w:ins>
      <w:ins w:id="94" w:author="PINsr9" w:date="2020-05-22T12:26:00Z">
        <w:r w:rsidR="00E144E5">
          <w:t>IMS solution</w:t>
        </w:r>
      </w:ins>
    </w:p>
    <w:p w:rsidR="00F97DAA" w:rsidRPr="003F6B50" w:rsidRDefault="00F97DAA" w:rsidP="00F97DAA">
      <w:pPr>
        <w:pStyle w:val="Heading3"/>
        <w:rPr>
          <w:ins w:id="95" w:author="vivoRev10" w:date="2020-05-19T13:31:00Z"/>
        </w:rPr>
      </w:pPr>
      <w:bookmarkStart w:id="96" w:name="_Toc510607500"/>
      <w:bookmarkStart w:id="97" w:name="_Toc518306734"/>
      <w:bookmarkStart w:id="98" w:name="_Toc22056269"/>
      <w:bookmarkStart w:id="99" w:name="_Toc23232157"/>
      <w:bookmarkStart w:id="100" w:name="_Toc23238465"/>
      <w:bookmarkStart w:id="101" w:name="_Toc23239071"/>
      <w:bookmarkStart w:id="102" w:name="_Toc23244491"/>
      <w:bookmarkStart w:id="103" w:name="_Toc26520154"/>
      <w:bookmarkStart w:id="104" w:name="_Toc26530895"/>
      <w:bookmarkStart w:id="105" w:name="_Toc26530945"/>
      <w:bookmarkStart w:id="106" w:name="_Toc26530994"/>
      <w:bookmarkStart w:id="107" w:name="_Toc30685123"/>
      <w:bookmarkStart w:id="108" w:name="_Toc31014398"/>
      <w:bookmarkStart w:id="109" w:name="_Toc31109439"/>
      <w:bookmarkStart w:id="110" w:name="_Toc31109527"/>
      <w:bookmarkStart w:id="111" w:name="_Toc31109618"/>
      <w:ins w:id="112" w:author="vivoRev10" w:date="2020-05-19T13:31:00Z">
        <w:r w:rsidRPr="003F6B50">
          <w:t>6.</w:t>
        </w:r>
        <w:r w:rsidRPr="003F6B50">
          <w:rPr>
            <w:rFonts w:hint="eastAsia"/>
          </w:rPr>
          <w:t>X</w:t>
        </w:r>
        <w:r w:rsidRPr="003F6B50">
          <w:t>.</w:t>
        </w:r>
        <w:r w:rsidRPr="003F6B50">
          <w:rPr>
            <w:rFonts w:hint="eastAsia"/>
          </w:rPr>
          <w:t>1</w:t>
        </w:r>
        <w:r w:rsidRPr="003F6B50">
          <w:rPr>
            <w:rFonts w:hint="eastAsia"/>
          </w:rPr>
          <w:tab/>
        </w:r>
        <w:r w:rsidRPr="003F6B50">
          <w:t>Introduction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rsidR="00F97DAA" w:rsidRDefault="00F97DAA" w:rsidP="00F97DAA">
      <w:pPr>
        <w:rPr>
          <w:ins w:id="113" w:author="vivoRev10" w:date="2020-05-19T13:31:00Z"/>
          <w:lang w:eastAsia="zh-CN"/>
        </w:rPr>
      </w:pPr>
      <w:ins w:id="114" w:author="vivoRev10" w:date="2020-05-19T13:31:00Z">
        <w:r w:rsidRPr="00253F27">
          <w:rPr>
            <w:lang w:eastAsia="zh-CN"/>
          </w:rPr>
          <w:t xml:space="preserve">The solutions mainly address the key issue 1: Handling of Mobile Terminated service with Multi-USIM device. </w:t>
        </w:r>
      </w:ins>
    </w:p>
    <w:p w:rsidR="00F97DAA" w:rsidRDefault="00F97DAA" w:rsidP="00F97DAA">
      <w:pPr>
        <w:rPr>
          <w:ins w:id="115" w:author="vivoRev10" w:date="2020-05-19T13:31:00Z"/>
          <w:lang w:eastAsia="zh-CN"/>
        </w:rPr>
      </w:pPr>
      <w:ins w:id="116" w:author="vivoRev10" w:date="2020-05-19T12:05:00Z">
        <w:r w:rsidRPr="003F6B50">
          <w:rPr>
            <w:lang w:eastAsia="zh-CN"/>
          </w:rPr>
          <w:t>The solution applies to both 5GS (UE in either CM_IDLE or RRC_Inactive state) and EPS (UE in CM_IDLE state only)</w:t>
        </w:r>
      </w:ins>
      <w:ins w:id="117" w:author="vivoRev10" w:date="2020-05-19T13:31:00Z">
        <w:r>
          <w:rPr>
            <w:lang w:eastAsia="zh-CN"/>
          </w:rPr>
          <w:t xml:space="preserve"> and has no impact on either core network</w:t>
        </w:r>
      </w:ins>
      <w:ins w:id="118" w:author="vivoRev10" w:date="2020-05-19T12:05:00Z">
        <w:r w:rsidRPr="003F6B50">
          <w:rPr>
            <w:lang w:eastAsia="zh-CN"/>
          </w:rPr>
          <w:t>.</w:t>
        </w:r>
      </w:ins>
    </w:p>
    <w:p w:rsidR="00F97DAA" w:rsidRDefault="00F97DAA" w:rsidP="00F97DAA">
      <w:pPr>
        <w:rPr>
          <w:ins w:id="119" w:author="vivoRev10" w:date="2020-05-19T13:31:00Z"/>
          <w:lang w:eastAsia="zh-CN"/>
        </w:rPr>
      </w:pPr>
      <w:ins w:id="120" w:author="vivoRev10" w:date="2020-05-19T13:31:00Z">
        <w:r>
          <w:rPr>
            <w:lang w:eastAsia="zh-CN"/>
          </w:rPr>
          <w:t>Mobile terminated services can be classified into two groups</w:t>
        </w:r>
      </w:ins>
    </w:p>
    <w:p w:rsidR="00F97DAA" w:rsidRPr="00E87789" w:rsidRDefault="00F97DAA" w:rsidP="00F97DAA">
      <w:pPr>
        <w:pStyle w:val="B1"/>
        <w:rPr>
          <w:ins w:id="121" w:author="vivoRev10" w:date="2020-05-19T13:31:00Z"/>
          <w:lang w:eastAsia="zh-CN"/>
        </w:rPr>
      </w:pPr>
      <w:ins w:id="122" w:author="vivoRev10" w:date="2020-05-19T13:31:00Z">
        <w:r w:rsidRPr="00E87789">
          <w:rPr>
            <w:lang w:eastAsia="zh-CN"/>
          </w:rPr>
          <w:t>Operator based services:</w:t>
        </w:r>
        <w:r w:rsidRPr="00E87789">
          <w:rPr>
            <w:lang w:eastAsia="zh-CN"/>
          </w:rPr>
          <w:tab/>
          <w:t>These are services offered by the operator, they fall into 2 categories:</w:t>
        </w:r>
      </w:ins>
    </w:p>
    <w:p w:rsidR="00F97DAA" w:rsidRPr="00E87789" w:rsidRDefault="00F97DAA" w:rsidP="00F97DAA">
      <w:pPr>
        <w:pStyle w:val="B2"/>
        <w:numPr>
          <w:ilvl w:val="0"/>
          <w:numId w:val="48"/>
        </w:numPr>
        <w:rPr>
          <w:ins w:id="123" w:author="vivoRev10" w:date="2020-05-19T13:31:00Z"/>
          <w:lang w:val="x-none" w:eastAsia="zh-CN"/>
        </w:rPr>
      </w:pPr>
      <w:ins w:id="124" w:author="vivoRev10" w:date="2020-05-19T13:31:00Z">
        <w:r w:rsidRPr="00E87789">
          <w:rPr>
            <w:lang w:val="x-none" w:eastAsia="zh-CN"/>
          </w:rPr>
          <w:lastRenderedPageBreak/>
          <w:t xml:space="preserve">SMS </w:t>
        </w:r>
        <w:r w:rsidRPr="00E87789">
          <w:t>based</w:t>
        </w:r>
        <w:r w:rsidRPr="00E87789">
          <w:rPr>
            <w:lang w:val="x-none" w:eastAsia="zh-CN"/>
          </w:rPr>
          <w:t xml:space="preserve"> services</w:t>
        </w:r>
      </w:ins>
    </w:p>
    <w:p w:rsidR="00F97DAA" w:rsidRPr="00E87789" w:rsidRDefault="00F97DAA" w:rsidP="00F97DAA">
      <w:pPr>
        <w:pStyle w:val="B2"/>
        <w:numPr>
          <w:ilvl w:val="0"/>
          <w:numId w:val="48"/>
        </w:numPr>
        <w:rPr>
          <w:ins w:id="125" w:author="vivoRev10" w:date="2020-05-19T13:31:00Z"/>
          <w:lang w:val="x-none" w:eastAsia="zh-CN"/>
        </w:rPr>
      </w:pPr>
      <w:ins w:id="126" w:author="vivoRev10" w:date="2020-05-19T13:31:00Z">
        <w:r w:rsidRPr="00E87789">
          <w:rPr>
            <w:lang w:val="x-none" w:eastAsia="zh-CN"/>
          </w:rPr>
          <w:t xml:space="preserve">IMS based </w:t>
        </w:r>
        <w:r w:rsidRPr="00E87789">
          <w:t>services</w:t>
        </w:r>
      </w:ins>
    </w:p>
    <w:p w:rsidR="00F97DAA" w:rsidRDefault="00F97DAA" w:rsidP="00F97DAA">
      <w:pPr>
        <w:pStyle w:val="B1"/>
        <w:rPr>
          <w:ins w:id="127" w:author="vivoRev10" w:date="2020-05-19T13:31:00Z"/>
          <w:lang w:val="en-GB" w:eastAsia="zh-CN"/>
        </w:rPr>
      </w:pPr>
      <w:ins w:id="128" w:author="vivoRev10" w:date="2020-05-19T13:31:00Z">
        <w:r w:rsidRPr="00E87789">
          <w:rPr>
            <w:lang w:eastAsia="zh-CN"/>
          </w:rPr>
          <w:t>Non operator</w:t>
        </w:r>
        <w:r>
          <w:rPr>
            <w:lang w:val="en-GB" w:eastAsia="zh-CN"/>
          </w:rPr>
          <w:t xml:space="preserve"> based services</w:t>
        </w:r>
      </w:ins>
    </w:p>
    <w:p w:rsidR="00F97DAA" w:rsidRDefault="00F97DAA" w:rsidP="00F97DAA">
      <w:pPr>
        <w:rPr>
          <w:ins w:id="129" w:author="vivoRev10" w:date="2020-05-19T13:31:00Z"/>
          <w:lang w:eastAsia="zh-CN"/>
        </w:rPr>
      </w:pPr>
      <w:ins w:id="130" w:author="vivoRev10" w:date="2020-05-19T13:31:00Z">
        <w:r>
          <w:rPr>
            <w:lang w:eastAsia="zh-CN"/>
          </w:rPr>
          <w:t>Given that non operator based services can be encrypted or use proprietary protocols the ability to identify those services is limited.  SMS is also supported via IMS, therefore this solution only address’s IMS based solutions i.e. services that can be easily identified by the operator.</w:t>
        </w:r>
      </w:ins>
    </w:p>
    <w:p w:rsidR="00F97DAA" w:rsidRPr="003F6B50" w:rsidRDefault="00F97DAA" w:rsidP="00F97DAA">
      <w:pPr>
        <w:pStyle w:val="Heading3"/>
        <w:rPr>
          <w:ins w:id="131" w:author="vivoRev10" w:date="2020-05-19T13:31:00Z"/>
        </w:rPr>
      </w:pPr>
      <w:bookmarkStart w:id="132" w:name="_Toc510607501"/>
      <w:bookmarkStart w:id="133" w:name="_Toc518306735"/>
      <w:bookmarkStart w:id="134" w:name="_Toc22056270"/>
      <w:bookmarkStart w:id="135" w:name="_Toc23232158"/>
      <w:bookmarkStart w:id="136" w:name="_Toc23238466"/>
      <w:bookmarkStart w:id="137" w:name="_Toc23239072"/>
      <w:bookmarkStart w:id="138" w:name="_Toc23244492"/>
      <w:bookmarkStart w:id="139" w:name="_Toc26520155"/>
      <w:bookmarkStart w:id="140" w:name="_Toc26530896"/>
      <w:bookmarkStart w:id="141" w:name="_Toc26530946"/>
      <w:bookmarkStart w:id="142" w:name="_Toc26530995"/>
      <w:bookmarkStart w:id="143" w:name="_Toc30685124"/>
      <w:bookmarkStart w:id="144" w:name="_Toc31014399"/>
      <w:bookmarkStart w:id="145" w:name="_Toc31109440"/>
      <w:bookmarkStart w:id="146" w:name="_Toc31109528"/>
      <w:bookmarkStart w:id="147" w:name="_Toc31109619"/>
      <w:ins w:id="148" w:author="vivoRev10" w:date="2020-05-19T13:31:00Z">
        <w:r w:rsidRPr="003F6B50">
          <w:t>6.</w:t>
        </w:r>
        <w:r w:rsidRPr="003F6B50">
          <w:rPr>
            <w:rFonts w:hint="eastAsia"/>
          </w:rPr>
          <w:t>X</w:t>
        </w:r>
        <w:r w:rsidRPr="003F6B50">
          <w:t>.2</w:t>
        </w:r>
        <w:r w:rsidRPr="003F6B50">
          <w:rPr>
            <w:rFonts w:hint="eastAsia"/>
          </w:rPr>
          <w:tab/>
        </w:r>
        <w:r w:rsidRPr="003F6B50">
          <w:t xml:space="preserve">Functional </w:t>
        </w:r>
        <w:r w:rsidRPr="003F6B50">
          <w:rPr>
            <w:rFonts w:hint="eastAsia"/>
          </w:rPr>
          <w:t>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p w:rsidR="00F97DAA" w:rsidRPr="003F6B50" w:rsidRDefault="00F97DAA" w:rsidP="00F97DAA">
      <w:pPr>
        <w:pStyle w:val="EditorsNote"/>
        <w:rPr>
          <w:ins w:id="149" w:author="vivoRev10" w:date="2020-05-19T13:31:00Z"/>
        </w:rPr>
      </w:pPr>
      <w:ins w:id="150" w:author="vivoRev10" w:date="2020-05-19T13:31:00Z">
        <w:r w:rsidRPr="003F6B50">
          <w:t>Editor's note:</w:t>
        </w:r>
        <w:r w:rsidRPr="003F6B50">
          <w:tab/>
          <w:t>This clause outlines solution principles and documents any assumptions made.</w:t>
        </w:r>
      </w:ins>
    </w:p>
    <w:p w:rsidR="00F97DAA" w:rsidRPr="00253F27" w:rsidRDefault="00F97DAA" w:rsidP="00F97DAA">
      <w:pPr>
        <w:rPr>
          <w:ins w:id="151" w:author="vivoRev10" w:date="2020-05-19T13:31:00Z"/>
          <w:lang w:eastAsia="zh-CN"/>
        </w:rPr>
      </w:pPr>
      <w:ins w:id="152" w:author="vivoRev10" w:date="2020-05-19T13:31:00Z">
        <w:r w:rsidRPr="00253F27">
          <w:rPr>
            <w:lang w:eastAsia="zh-CN"/>
          </w:rPr>
          <w:t>For the single receiver multi-USIM device, if USIM 1 is registered in 3GPP system (e.g. PLMN 1), and USIM 2 is also registered in 3GPP system (e.g. PLMN 2), it will be ideal if multi-USIM device only needs to monitor one system, i.e. a single PLMN. This can be achieved by the following mechanism:</w:t>
        </w:r>
      </w:ins>
    </w:p>
    <w:p w:rsidR="00F97DAA" w:rsidRDefault="00F97DAA" w:rsidP="00F97DAA">
      <w:pPr>
        <w:pStyle w:val="B1"/>
        <w:rPr>
          <w:ins w:id="153" w:author="vivoRev10" w:date="2020-05-19T13:31:00Z"/>
          <w:lang w:eastAsia="zh-CN"/>
        </w:rPr>
      </w:pPr>
      <w:ins w:id="154" w:author="vivoRev10" w:date="2020-05-19T13:31:00Z">
        <w:r>
          <w:rPr>
            <w:lang w:eastAsia="zh-CN"/>
          </w:rPr>
          <w:t>1.</w:t>
        </w:r>
        <w:r>
          <w:rPr>
            <w:lang w:eastAsia="zh-CN"/>
          </w:rPr>
          <w:tab/>
          <w:t>Both USIMs initial register independently first as defined in TS 23.501 [</w:t>
        </w:r>
        <w:r>
          <w:rPr>
            <w:lang w:val="en-GB" w:eastAsia="zh-CN"/>
          </w:rPr>
          <w:t>4</w:t>
        </w:r>
        <w:r>
          <w:rPr>
            <w:lang w:eastAsia="zh-CN"/>
          </w:rPr>
          <w:t>] and TS 23.502 [</w:t>
        </w:r>
        <w:r>
          <w:rPr>
            <w:lang w:val="en-GB" w:eastAsia="zh-CN"/>
          </w:rPr>
          <w:t>6</w:t>
        </w:r>
        <w:r>
          <w:rPr>
            <w:lang w:eastAsia="zh-CN"/>
          </w:rPr>
          <w:t>].</w:t>
        </w:r>
      </w:ins>
    </w:p>
    <w:p w:rsidR="00F97DAA" w:rsidRPr="00AD58B3" w:rsidRDefault="00F97DAA" w:rsidP="00F97DAA">
      <w:pPr>
        <w:pStyle w:val="B1"/>
        <w:rPr>
          <w:ins w:id="155" w:author="vivoRev10" w:date="2020-05-19T13:31:00Z"/>
          <w:lang w:val="en-US" w:eastAsia="zh-CN"/>
        </w:rPr>
      </w:pPr>
      <w:ins w:id="156" w:author="vivoRev10" w:date="2020-05-19T13:31:00Z">
        <w:r w:rsidRPr="00AD58B3">
          <w:rPr>
            <w:lang w:eastAsia="zh-CN"/>
          </w:rPr>
          <w:t>2.</w:t>
        </w:r>
        <w:r w:rsidRPr="00AD58B3">
          <w:rPr>
            <w:lang w:eastAsia="zh-CN"/>
          </w:rPr>
          <w:tab/>
          <w:t xml:space="preserve">If the multi-USIM device decides to monitor MT </w:t>
        </w:r>
        <w:r>
          <w:rPr>
            <w:lang w:val="en-US" w:eastAsia="zh-CN"/>
          </w:rPr>
          <w:t xml:space="preserve">IMS </w:t>
        </w:r>
        <w:r w:rsidRPr="00AD58B3">
          <w:rPr>
            <w:lang w:eastAsia="zh-CN"/>
          </w:rPr>
          <w:t xml:space="preserve">services on one system (e.g. PLMN 1), the USIM 2 triggers </w:t>
        </w:r>
        <w:r>
          <w:rPr>
            <w:lang w:val="en-US" w:eastAsia="zh-CN"/>
          </w:rPr>
          <w:t xml:space="preserve">the creation of a secure to tunnel to </w:t>
        </w:r>
        <w:r>
          <w:rPr>
            <w:lang w:eastAsia="zh-CN"/>
          </w:rPr>
          <w:t>N3IWF/ePDG</w:t>
        </w:r>
        <w:r w:rsidRPr="00AD58B3">
          <w:rPr>
            <w:lang w:eastAsia="zh-CN"/>
          </w:rPr>
          <w:t xml:space="preserve"> in PLMN 2.</w:t>
        </w:r>
        <w:r>
          <w:rPr>
            <w:lang w:val="en-US" w:eastAsia="zh-CN"/>
          </w:rPr>
          <w:t xml:space="preserve">  IMS then performs an IMS REGISTRATION via the secure tunnel to the IMS subsystem with an indication that this is for USIM2</w:t>
        </w:r>
      </w:ins>
    </w:p>
    <w:p w:rsidR="00F97DAA" w:rsidRPr="00AD58B3" w:rsidRDefault="00F97DAA" w:rsidP="00F97DAA">
      <w:pPr>
        <w:pStyle w:val="B1"/>
        <w:rPr>
          <w:ins w:id="157" w:author="vivoRev10" w:date="2020-05-19T13:31:00Z"/>
          <w:lang w:val="en-US" w:eastAsia="zh-CN"/>
        </w:rPr>
      </w:pPr>
      <w:ins w:id="158" w:author="vivoRev10" w:date="2020-05-19T13:31:00Z">
        <w:r w:rsidRPr="00AD58B3">
          <w:rPr>
            <w:lang w:eastAsia="zh-CN"/>
          </w:rPr>
          <w:t>3.</w:t>
        </w:r>
        <w:r w:rsidRPr="00AD58B3">
          <w:rPr>
            <w:lang w:eastAsia="zh-CN"/>
          </w:rPr>
          <w:tab/>
          <w:t xml:space="preserve">When MT </w:t>
        </w:r>
        <w:r>
          <w:rPr>
            <w:lang w:val="en-US" w:eastAsia="zh-CN"/>
          </w:rPr>
          <w:t xml:space="preserve">IMS </w:t>
        </w:r>
        <w:r w:rsidRPr="00AD58B3">
          <w:rPr>
            <w:lang w:eastAsia="zh-CN"/>
          </w:rPr>
          <w:t xml:space="preserve">service </w:t>
        </w:r>
        <w:r>
          <w:rPr>
            <w:lang w:eastAsia="zh-CN"/>
          </w:rPr>
          <w:t xml:space="preserve">is triggered in PLMN 2, the IMS sends the SIP METHOD via the IMS REGISTRATION made via PLMN1.  </w:t>
        </w:r>
        <w:r>
          <w:rPr>
            <w:lang w:val="en-US" w:eastAsia="zh-CN"/>
          </w:rPr>
          <w:t xml:space="preserve">This eliminates the need for the UE to be paged in PLMN2.  The SIP METHOD will contain sufficient information so that the UE can determine who the originating party is and what service is being requested. For SMS and USSI the UE does not need to return to PLMN2. </w:t>
        </w:r>
      </w:ins>
    </w:p>
    <w:p w:rsidR="00F97DAA" w:rsidRPr="003F6B50" w:rsidRDefault="00F97DAA" w:rsidP="00F97DAA">
      <w:pPr>
        <w:pStyle w:val="TH"/>
        <w:rPr>
          <w:ins w:id="159" w:author="vivoRev10" w:date="2020-05-19T13:31:00Z"/>
        </w:rPr>
      </w:pPr>
      <w:ins w:id="160" w:author="vivoRev10" w:date="2020-05-19T13:31:00Z">
        <w:r w:rsidRPr="003F6B50">
          <w:object w:dxaOrig="5623" w:dyaOrig="3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241.85pt" o:ole="">
              <v:imagedata r:id="rId9" o:title=""/>
            </v:shape>
            <o:OLEObject Type="Embed" ProgID="PowerPoint.Slide.8" ShapeID="_x0000_i1025" DrawAspect="Content" ObjectID="_1651655596" r:id="rId10"/>
          </w:object>
        </w:r>
      </w:ins>
    </w:p>
    <w:p w:rsidR="00F97DAA" w:rsidRPr="003F6B50" w:rsidRDefault="00F97DAA" w:rsidP="00F97DAA">
      <w:pPr>
        <w:pStyle w:val="TF"/>
        <w:rPr>
          <w:ins w:id="161" w:author="vivoRev10" w:date="2020-05-19T13:31:00Z"/>
        </w:rPr>
      </w:pPr>
      <w:ins w:id="162" w:author="vivoRev10" w:date="2020-05-19T13:31:00Z">
        <w:r w:rsidRPr="003F6B50">
          <w:t>Figure 6.</w:t>
        </w:r>
        <w:r>
          <w:t>8</w:t>
        </w:r>
        <w:r w:rsidRPr="003F6B50">
          <w:t>.2-1</w:t>
        </w:r>
        <w:r>
          <w:t>:</w:t>
        </w:r>
        <w:r w:rsidRPr="003F6B50">
          <w:t xml:space="preserve"> Solution architecture</w:t>
        </w:r>
        <w:r>
          <w:t xml:space="preserve"> using N3IWF</w:t>
        </w:r>
      </w:ins>
    </w:p>
    <w:p w:rsidR="00F97DAA" w:rsidRPr="003F6B50" w:rsidRDefault="00F97DAA" w:rsidP="00F97DAA">
      <w:pPr>
        <w:pStyle w:val="NO"/>
        <w:rPr>
          <w:ins w:id="163" w:author="vivoRev10" w:date="2020-05-19T13:31:00Z"/>
        </w:rPr>
      </w:pPr>
      <w:ins w:id="164" w:author="vivoRev10" w:date="2020-05-19T13:31:00Z">
        <w:r w:rsidRPr="003F6B50">
          <w:t>NOTE:</w:t>
        </w:r>
        <w:r>
          <w:tab/>
        </w:r>
        <w:r w:rsidRPr="003F6B50">
          <w:t xml:space="preserve">The UE selects the N3IWF in the PLMN2 where </w:t>
        </w:r>
        <w:r>
          <w:rPr>
            <w:lang w:val="en-US"/>
          </w:rPr>
          <w:t>the IMS is</w:t>
        </w:r>
        <w:r w:rsidRPr="003F6B50">
          <w:t xml:space="preserve"> located.</w:t>
        </w:r>
      </w:ins>
    </w:p>
    <w:p w:rsidR="00F97DAA" w:rsidRDefault="00F97DAA" w:rsidP="00F97DAA">
      <w:pPr>
        <w:jc w:val="center"/>
        <w:rPr>
          <w:ins w:id="165" w:author="vivoRev10" w:date="2020-05-19T13:31:00Z"/>
        </w:rPr>
      </w:pPr>
      <w:ins w:id="166" w:author="vivoRev10" w:date="2020-05-19T13:31:00Z">
        <w:r w:rsidRPr="003F6B50">
          <w:object w:dxaOrig="5619" w:dyaOrig="3380">
            <v:shape id="_x0000_i1026" type="#_x0000_t75" style="width:401.55pt;height:241.85pt" o:ole="">
              <v:imagedata r:id="rId11" o:title=""/>
            </v:shape>
            <o:OLEObject Type="Embed" ProgID="PowerPoint.Slide.8" ShapeID="_x0000_i1026" DrawAspect="Content" ObjectID="_1651655597" r:id="rId12"/>
          </w:object>
        </w:r>
      </w:ins>
    </w:p>
    <w:p w:rsidR="00F97DAA" w:rsidRPr="003F6B50" w:rsidRDefault="00F97DAA" w:rsidP="00F97DAA">
      <w:pPr>
        <w:pStyle w:val="TF"/>
        <w:rPr>
          <w:ins w:id="167" w:author="vivoRev10" w:date="2020-05-19T13:31:00Z"/>
        </w:rPr>
      </w:pPr>
      <w:ins w:id="168" w:author="vivoRev10" w:date="2020-05-19T13:31:00Z">
        <w:r w:rsidRPr="003F6B50">
          <w:t>Figure 6.</w:t>
        </w:r>
        <w:r>
          <w:t>8.2-2:</w:t>
        </w:r>
        <w:r w:rsidRPr="003F6B50">
          <w:t xml:space="preserve"> Solution architecture</w:t>
        </w:r>
        <w:r>
          <w:t xml:space="preserve"> using ePDG</w:t>
        </w:r>
      </w:ins>
    </w:p>
    <w:p w:rsidR="00F97DAA" w:rsidRPr="003F6B50" w:rsidRDefault="00F97DAA" w:rsidP="00F97DAA">
      <w:pPr>
        <w:rPr>
          <w:ins w:id="169" w:author="vivoRev10" w:date="2020-05-19T13:31:00Z"/>
          <w:lang w:eastAsia="zh-CN"/>
        </w:rPr>
      </w:pPr>
    </w:p>
    <w:p w:rsidR="00F97DAA" w:rsidRPr="003F6B50" w:rsidRDefault="00F97DAA" w:rsidP="00F97DAA">
      <w:pPr>
        <w:pStyle w:val="Heading3"/>
        <w:rPr>
          <w:ins w:id="170" w:author="vivoRev10" w:date="2020-05-19T13:31:00Z"/>
        </w:rPr>
      </w:pPr>
      <w:bookmarkStart w:id="171" w:name="_Toc510607502"/>
      <w:bookmarkStart w:id="172" w:name="_Toc518306736"/>
      <w:bookmarkStart w:id="173" w:name="_Toc22056271"/>
      <w:bookmarkStart w:id="174" w:name="_Toc23232159"/>
      <w:bookmarkStart w:id="175" w:name="_Toc23238467"/>
      <w:bookmarkStart w:id="176" w:name="_Toc23239073"/>
      <w:bookmarkStart w:id="177" w:name="_Toc23244493"/>
      <w:bookmarkStart w:id="178" w:name="_Toc26520156"/>
      <w:bookmarkStart w:id="179" w:name="_Toc26530897"/>
      <w:bookmarkStart w:id="180" w:name="_Toc26530947"/>
      <w:bookmarkStart w:id="181" w:name="_Toc26530996"/>
      <w:bookmarkStart w:id="182" w:name="_Toc30685125"/>
      <w:bookmarkStart w:id="183" w:name="_Toc31014400"/>
      <w:bookmarkStart w:id="184" w:name="_Toc31109441"/>
      <w:bookmarkStart w:id="185" w:name="_Toc31109529"/>
      <w:bookmarkStart w:id="186" w:name="_Toc31109620"/>
      <w:ins w:id="187" w:author="vivoRev10" w:date="2020-05-19T13:31:00Z">
        <w:r w:rsidRPr="003F6B50">
          <w:t>6.X.</w:t>
        </w:r>
        <w:r w:rsidRPr="003F6B50">
          <w:rPr>
            <w:rFonts w:hint="eastAsia"/>
            <w:lang w:eastAsia="zh-CN"/>
          </w:rPr>
          <w:t>3</w:t>
        </w:r>
        <w:r w:rsidRPr="003F6B50">
          <w:tab/>
          <w:t>Procedures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rsidR="00F97DAA" w:rsidRPr="003F6B50" w:rsidRDefault="00F97DAA" w:rsidP="00F97DAA">
      <w:pPr>
        <w:pStyle w:val="EditorsNote"/>
        <w:rPr>
          <w:ins w:id="188" w:author="vivoRev10" w:date="2020-05-19T13:31:00Z"/>
        </w:rPr>
      </w:pPr>
      <w:ins w:id="189" w:author="vivoRev10" w:date="2020-05-19T13:31:00Z">
        <w:r w:rsidRPr="003F6B50">
          <w:t>Editor's note:</w:t>
        </w:r>
        <w:r w:rsidRPr="003F6B50">
          <w:tab/>
          <w:t xml:space="preserve">This clause describes </w:t>
        </w:r>
        <w:r w:rsidRPr="003F6B50">
          <w:rPr>
            <w:rFonts w:hint="eastAsia"/>
          </w:rPr>
          <w:t xml:space="preserve">high-level </w:t>
        </w:r>
        <w:r w:rsidRPr="003F6B50">
          <w:t>procedures and information flows for the solution.</w:t>
        </w:r>
      </w:ins>
    </w:p>
    <w:p w:rsidR="00F97DAA" w:rsidRPr="00253F27" w:rsidRDefault="00F97DAA" w:rsidP="00F97DAA">
      <w:pPr>
        <w:rPr>
          <w:ins w:id="190" w:author="vivoRev10" w:date="2020-05-19T13:31:00Z"/>
          <w:lang w:eastAsia="zh-CN"/>
        </w:rPr>
      </w:pPr>
      <w:ins w:id="191" w:author="vivoRev10" w:date="2020-05-19T13:31:00Z">
        <w:r>
          <w:rPr>
            <w:lang w:eastAsia="zh-CN"/>
          </w:rPr>
          <w:t>Figure 6.X</w:t>
        </w:r>
        <w:r w:rsidRPr="00253F27">
          <w:rPr>
            <w:lang w:eastAsia="zh-CN"/>
          </w:rPr>
          <w:t xml:space="preserve">.3.1-1 shows the call flow of </w:t>
        </w:r>
        <w:r>
          <w:rPr>
            <w:lang w:eastAsia="zh-CN"/>
          </w:rPr>
          <w:t>IMS</w:t>
        </w:r>
        <w:r w:rsidRPr="00253F27">
          <w:rPr>
            <w:lang w:eastAsia="zh-CN"/>
          </w:rPr>
          <w:t xml:space="preserve"> Notification procedure in 5GS through N3IWF. By </w:t>
        </w:r>
        <w:r>
          <w:rPr>
            <w:lang w:eastAsia="zh-CN"/>
          </w:rPr>
          <w:t>IMS Notification</w:t>
        </w:r>
        <w:r w:rsidRPr="00253F27">
          <w:rPr>
            <w:lang w:eastAsia="zh-CN"/>
          </w:rPr>
          <w:t xml:space="preserve"> through N3IWF, the network can also eliminate the paging in 3GPP access triggered by </w:t>
        </w:r>
        <w:r>
          <w:rPr>
            <w:lang w:eastAsia="zh-CN"/>
          </w:rPr>
          <w:t xml:space="preserve">IMS </w:t>
        </w:r>
        <w:r w:rsidRPr="00253F27">
          <w:rPr>
            <w:lang w:eastAsia="zh-CN"/>
          </w:rPr>
          <w:t>MT service.</w:t>
        </w:r>
      </w:ins>
    </w:p>
    <w:p w:rsidR="00F97DAA" w:rsidRDefault="004E7069" w:rsidP="00F97DAA">
      <w:pPr>
        <w:rPr>
          <w:ins w:id="192" w:author="vivoRev10" w:date="2020-05-19T13:31:00Z"/>
          <w:noProof/>
        </w:rPr>
      </w:pPr>
      <w:ins w:id="193" w:author="vivoRev10" w:date="2020-05-19T13:31:00Z">
        <w:r w:rsidRPr="003F6B50">
          <w:rPr>
            <w:noProof/>
          </w:rPr>
          <w:object w:dxaOrig="9804" w:dyaOrig="8064">
            <v:shape id="_x0000_i1027" type="#_x0000_t75" style="width:480.45pt;height:396pt" o:ole="">
              <v:imagedata r:id="rId13" o:title=""/>
            </v:shape>
            <o:OLEObject Type="Embed" ProgID="Visio.Drawing.11" ShapeID="_x0000_i1027" DrawAspect="Content" ObjectID="_1651655598" r:id="rId14"/>
          </w:object>
        </w:r>
      </w:ins>
    </w:p>
    <w:p w:rsidR="00F97DAA" w:rsidRPr="003F6B50" w:rsidRDefault="00F97DAA" w:rsidP="00F97DAA">
      <w:pPr>
        <w:pStyle w:val="TF"/>
        <w:rPr>
          <w:ins w:id="194" w:author="vivoRev10" w:date="2020-05-19T13:31:00Z"/>
          <w:lang w:eastAsia="zh-CN"/>
        </w:rPr>
      </w:pPr>
      <w:ins w:id="195" w:author="vivoRev10" w:date="2020-05-19T13:31:00Z">
        <w:r w:rsidRPr="003F6B50">
          <w:rPr>
            <w:lang w:eastAsia="zh-CN"/>
          </w:rPr>
          <w:t>Figure 6.</w:t>
        </w:r>
        <w:r>
          <w:rPr>
            <w:lang w:eastAsia="zh-CN"/>
          </w:rPr>
          <w:t>X.3.1</w:t>
        </w:r>
        <w:r w:rsidRPr="003F6B50">
          <w:rPr>
            <w:lang w:eastAsia="zh-CN"/>
          </w:rPr>
          <w:t>-1: NAS Indication procedure in 5GS</w:t>
        </w:r>
      </w:ins>
    </w:p>
    <w:p w:rsidR="00F97DAA" w:rsidRPr="00AE14EF" w:rsidRDefault="00F97DAA" w:rsidP="00F97DAA">
      <w:pPr>
        <w:pStyle w:val="NO"/>
        <w:rPr>
          <w:ins w:id="196" w:author="vivoRev10" w:date="2020-05-19T13:31:00Z"/>
        </w:rPr>
      </w:pPr>
      <w:ins w:id="197" w:author="vivoRev10" w:date="2020-05-19T13:31:00Z">
        <w:r>
          <w:rPr>
            <w:noProof/>
          </w:rPr>
          <w:t>NOTE</w:t>
        </w:r>
        <w:r>
          <w:t> 1</w:t>
        </w:r>
        <w:r>
          <w:tab/>
          <w:t xml:space="preserve">The N3IWF could be an ePDG in the </w:t>
        </w:r>
        <w:r>
          <w:rPr>
            <w:lang w:val="en-US"/>
          </w:rPr>
          <w:t>Figure 6.X.3.1-1</w:t>
        </w:r>
        <w:r>
          <w:t>.</w:t>
        </w:r>
      </w:ins>
    </w:p>
    <w:p w:rsidR="00F97DAA" w:rsidRPr="00760645" w:rsidRDefault="00F97DAA" w:rsidP="00F97DAA">
      <w:pPr>
        <w:pStyle w:val="B1"/>
        <w:rPr>
          <w:ins w:id="198" w:author="vivoRev10" w:date="2020-05-19T13:31:00Z"/>
          <w:lang w:val="en-US" w:eastAsia="zh-CN"/>
        </w:rPr>
      </w:pPr>
      <w:ins w:id="199" w:author="vivoRev10" w:date="2020-05-19T13:31:00Z">
        <w:r>
          <w:rPr>
            <w:lang w:eastAsia="zh-CN"/>
          </w:rPr>
          <w:t>1.</w:t>
        </w:r>
        <w:r>
          <w:rPr>
            <w:lang w:eastAsia="zh-CN"/>
          </w:rPr>
          <w:tab/>
          <w:t>The multi-USIM device registers in PLMN2 using USIM2 and establishes PDU sessions.</w:t>
        </w:r>
      </w:ins>
    </w:p>
    <w:p w:rsidR="00F97DAA" w:rsidRPr="00760645" w:rsidRDefault="00F97DAA" w:rsidP="00F97DAA">
      <w:pPr>
        <w:pStyle w:val="B1"/>
        <w:rPr>
          <w:ins w:id="200" w:author="vivoRev10" w:date="2020-05-19T13:31:00Z"/>
          <w:lang w:val="en-US" w:eastAsia="zh-CN"/>
        </w:rPr>
      </w:pPr>
      <w:ins w:id="201" w:author="vivoRev10" w:date="2020-05-19T13:31:00Z">
        <w:r>
          <w:rPr>
            <w:lang w:eastAsia="zh-CN"/>
          </w:rPr>
          <w:t>2.</w:t>
        </w:r>
        <w:r>
          <w:rPr>
            <w:lang w:eastAsia="zh-CN"/>
          </w:rPr>
          <w:tab/>
          <w:t xml:space="preserve">The multi-USIM device in PLMN2 using USIM2 </w:t>
        </w:r>
        <w:r>
          <w:rPr>
            <w:lang w:val="en-US" w:eastAsia="zh-CN"/>
          </w:rPr>
          <w:t>performs a IMS REGISTRATION with contact address IP1 over IMS well known DNN/APN</w:t>
        </w:r>
        <w:r>
          <w:rPr>
            <w:lang w:eastAsia="zh-CN"/>
          </w:rPr>
          <w:t>.</w:t>
        </w:r>
      </w:ins>
    </w:p>
    <w:p w:rsidR="00F97DAA" w:rsidRDefault="00F97DAA" w:rsidP="00F97DAA">
      <w:pPr>
        <w:pStyle w:val="B1"/>
        <w:rPr>
          <w:ins w:id="202" w:author="vivoRev10" w:date="2020-05-19T13:31:00Z"/>
          <w:lang w:val="en-US" w:eastAsia="zh-CN"/>
        </w:rPr>
      </w:pPr>
      <w:ins w:id="203" w:author="vivoRev10" w:date="2020-05-19T13:31:00Z">
        <w:r>
          <w:rPr>
            <w:lang w:eastAsia="zh-CN"/>
          </w:rPr>
          <w:t>3.</w:t>
        </w:r>
        <w:r>
          <w:rPr>
            <w:lang w:eastAsia="zh-CN"/>
          </w:rPr>
          <w:tab/>
          <w:t xml:space="preserve">The </w:t>
        </w:r>
        <w:r>
          <w:rPr>
            <w:lang w:val="en-US" w:eastAsia="zh-CN"/>
          </w:rPr>
          <w:t>S-CSCF performs a 3</w:t>
        </w:r>
        <w:r w:rsidRPr="00760645">
          <w:rPr>
            <w:vertAlign w:val="superscript"/>
            <w:lang w:val="en-US" w:eastAsia="zh-CN"/>
          </w:rPr>
          <w:t>rd</w:t>
        </w:r>
        <w:r>
          <w:rPr>
            <w:lang w:val="en-US" w:eastAsia="zh-CN"/>
          </w:rPr>
          <w:t xml:space="preserve"> party registration with the SCC AS.</w:t>
        </w:r>
      </w:ins>
    </w:p>
    <w:p w:rsidR="00F97DAA" w:rsidRPr="00760645" w:rsidRDefault="00F97DAA" w:rsidP="00F97DAA">
      <w:pPr>
        <w:pStyle w:val="NO"/>
        <w:rPr>
          <w:ins w:id="204" w:author="vivoRev10" w:date="2020-05-19T13:31:00Z"/>
          <w:lang w:val="en-US" w:eastAsia="zh-CN"/>
        </w:rPr>
      </w:pPr>
      <w:ins w:id="205" w:author="vivoRev10" w:date="2020-05-19T13:31:00Z">
        <w:r w:rsidRPr="003F6B50">
          <w:rPr>
            <w:lang w:val="en-US" w:eastAsia="zh-CN"/>
          </w:rPr>
          <w:t>NOTE</w:t>
        </w:r>
        <w:r>
          <w:rPr>
            <w:lang w:val="en-US" w:eastAsia="zh-CN"/>
          </w:rPr>
          <w:t> 2</w:t>
        </w:r>
        <w:r w:rsidRPr="003F6B50">
          <w:rPr>
            <w:lang w:val="en-US" w:eastAsia="zh-CN"/>
          </w:rPr>
          <w:t>:</w:t>
        </w:r>
        <w:r>
          <w:rPr>
            <w:lang w:val="en-US" w:eastAsia="zh-CN"/>
          </w:rPr>
          <w:tab/>
          <w:t>SCC AS is described in TS 23.292</w:t>
        </w:r>
      </w:ins>
      <w:ins w:id="206" w:author="vivoRev10" w:date="2020-05-19T13:39:00Z">
        <w:r w:rsidR="009F6AF8">
          <w:rPr>
            <w:lang w:val="en-US" w:eastAsia="zh-CN"/>
          </w:rPr>
          <w:t> [Y]</w:t>
        </w:r>
      </w:ins>
    </w:p>
    <w:p w:rsidR="00F97DAA" w:rsidRDefault="00F97DAA" w:rsidP="00F97DAA">
      <w:pPr>
        <w:pStyle w:val="B1"/>
        <w:rPr>
          <w:ins w:id="207" w:author="vivoRev10" w:date="2020-05-19T13:31:00Z"/>
          <w:lang w:eastAsia="zh-CN"/>
        </w:rPr>
      </w:pPr>
      <w:ins w:id="208" w:author="vivoRev10" w:date="2020-05-19T13:31:00Z">
        <w:r>
          <w:rPr>
            <w:lang w:eastAsia="zh-CN"/>
          </w:rPr>
          <w:t>4.</w:t>
        </w:r>
        <w:r>
          <w:rPr>
            <w:lang w:eastAsia="zh-CN"/>
          </w:rPr>
          <w:tab/>
          <w:t>The multi-USIM device registers in PLMN1 using USIM1 and establishes PDU sessions.</w:t>
        </w:r>
      </w:ins>
    </w:p>
    <w:p w:rsidR="00F97DAA" w:rsidRDefault="00F97DAA" w:rsidP="00F97DAA">
      <w:pPr>
        <w:pStyle w:val="B1"/>
        <w:rPr>
          <w:ins w:id="209" w:author="vivoRev10" w:date="2020-05-19T13:31:00Z"/>
          <w:lang w:val="en-US" w:eastAsia="zh-CN"/>
        </w:rPr>
      </w:pPr>
      <w:ins w:id="210" w:author="vivoRev10" w:date="2020-05-19T13:31:00Z">
        <w:r>
          <w:rPr>
            <w:lang w:eastAsia="zh-CN"/>
          </w:rPr>
          <w:t>5.</w:t>
        </w:r>
        <w:r>
          <w:rPr>
            <w:lang w:eastAsia="zh-CN"/>
          </w:rPr>
          <w:tab/>
          <w:t xml:space="preserve">The multi-USIM </w:t>
        </w:r>
        <w:r>
          <w:rPr>
            <w:lang w:val="en-US" w:eastAsia="zh-CN"/>
          </w:rPr>
          <w:t>creates a secure connection</w:t>
        </w:r>
        <w:r>
          <w:rPr>
            <w:lang w:eastAsia="zh-CN"/>
          </w:rPr>
          <w:t xml:space="preserve"> </w:t>
        </w:r>
        <w:r>
          <w:rPr>
            <w:lang w:val="en-US" w:eastAsia="zh-CN"/>
          </w:rPr>
          <w:t>to</w:t>
        </w:r>
        <w:r>
          <w:rPr>
            <w:lang w:eastAsia="zh-CN"/>
          </w:rPr>
          <w:t xml:space="preserve"> </w:t>
        </w:r>
        <w:r>
          <w:rPr>
            <w:lang w:val="en-US" w:eastAsia="zh-CN"/>
          </w:rPr>
          <w:t>the N3IWF</w:t>
        </w:r>
      </w:ins>
      <w:ins w:id="211" w:author="vivoRev10" w:date="2020-05-19T13:44:00Z">
        <w:r w:rsidR="004E7069">
          <w:rPr>
            <w:lang w:val="en-US" w:eastAsia="zh-CN"/>
          </w:rPr>
          <w:t>2</w:t>
        </w:r>
      </w:ins>
      <w:ins w:id="212" w:author="vivoRev10" w:date="2020-05-19T13:31:00Z">
        <w:r>
          <w:rPr>
            <w:lang w:val="en-US" w:eastAsia="zh-CN"/>
          </w:rPr>
          <w:t xml:space="preserve"> or ePDG using USIM2</w:t>
        </w:r>
      </w:ins>
      <w:ins w:id="213" w:author="vivoRev10" w:date="2020-05-19T13:32:00Z">
        <w:r w:rsidR="009F6AF8">
          <w:rPr>
            <w:lang w:val="en-US" w:eastAsia="zh-CN"/>
          </w:rPr>
          <w:t xml:space="preserve"> using a PDU ses</w:t>
        </w:r>
        <w:r w:rsidR="004E7069">
          <w:rPr>
            <w:lang w:val="en-US" w:eastAsia="zh-CN"/>
          </w:rPr>
          <w:t>sion that allows access to N3IWF2</w:t>
        </w:r>
        <w:r w:rsidR="009F6AF8">
          <w:rPr>
            <w:lang w:val="en-US" w:eastAsia="zh-CN"/>
          </w:rPr>
          <w:t xml:space="preserve"> or ePDG in PLMN2</w:t>
        </w:r>
      </w:ins>
      <w:ins w:id="214" w:author="vivoRev10" w:date="2020-05-19T13:31:00Z">
        <w:r>
          <w:rPr>
            <w:lang w:eastAsia="zh-CN"/>
          </w:rPr>
          <w:t>.</w:t>
        </w:r>
      </w:ins>
    </w:p>
    <w:p w:rsidR="00F97DAA" w:rsidRPr="00760645" w:rsidRDefault="00F97DAA" w:rsidP="00F97DAA">
      <w:pPr>
        <w:pStyle w:val="NO"/>
        <w:rPr>
          <w:ins w:id="215" w:author="vivoRev10" w:date="2020-05-19T13:31:00Z"/>
          <w:lang w:val="en-US" w:eastAsia="zh-CN"/>
        </w:rPr>
      </w:pPr>
      <w:ins w:id="216" w:author="vivoRev10" w:date="2020-05-19T13:31:00Z">
        <w:r w:rsidRPr="003F6B50">
          <w:rPr>
            <w:lang w:val="en-US" w:eastAsia="zh-CN"/>
          </w:rPr>
          <w:t>NOTE</w:t>
        </w:r>
        <w:r>
          <w:rPr>
            <w:lang w:val="en-US" w:eastAsia="zh-CN"/>
          </w:rPr>
          <w:t> 3</w:t>
        </w:r>
        <w:r w:rsidRPr="003F6B50">
          <w:rPr>
            <w:lang w:val="en-US" w:eastAsia="zh-CN"/>
          </w:rPr>
          <w:t>:</w:t>
        </w:r>
        <w:r>
          <w:rPr>
            <w:lang w:val="en-US" w:eastAsia="zh-CN"/>
          </w:rPr>
          <w:tab/>
          <w:t>This procedure uses non 3GPP access procedures as defined in TS 23.502</w:t>
        </w:r>
      </w:ins>
      <w:ins w:id="217" w:author="vivoRev10" w:date="2020-05-19T13:39:00Z">
        <w:r w:rsidR="009F6AF8">
          <w:rPr>
            <w:lang w:val="en-US" w:eastAsia="zh-CN"/>
          </w:rPr>
          <w:t> [6]</w:t>
        </w:r>
      </w:ins>
      <w:ins w:id="218" w:author="vivoRev10" w:date="2020-05-19T13:31:00Z">
        <w:r>
          <w:rPr>
            <w:lang w:val="en-US" w:eastAsia="zh-CN"/>
          </w:rPr>
          <w:t xml:space="preserve"> or TS 23.402</w:t>
        </w:r>
      </w:ins>
      <w:ins w:id="219" w:author="vivoRev10" w:date="2020-05-19T13:38:00Z">
        <w:r w:rsidR="009F6AF8">
          <w:rPr>
            <w:lang w:val="en-US" w:eastAsia="zh-CN"/>
          </w:rPr>
          <w:t> [X]</w:t>
        </w:r>
      </w:ins>
      <w:ins w:id="220" w:author="vivoRev10" w:date="2020-05-19T13:31:00Z">
        <w:r>
          <w:rPr>
            <w:lang w:val="en-US" w:eastAsia="zh-CN"/>
          </w:rPr>
          <w:t>.</w:t>
        </w:r>
      </w:ins>
      <w:ins w:id="221" w:author="vivoRev10" w:date="2020-05-19T13:33:00Z">
        <w:r w:rsidR="009F6AF8">
          <w:rPr>
            <w:lang w:val="en-US" w:eastAsia="zh-CN"/>
          </w:rPr>
          <w:t xml:space="preserve"> The PDU session </w:t>
        </w:r>
      </w:ins>
      <w:ins w:id="222" w:author="PINsr3" w:date="2020-05-19T15:09:00Z">
        <w:r w:rsidR="00427497">
          <w:rPr>
            <w:lang w:val="en-US" w:eastAsia="zh-CN"/>
          </w:rPr>
          <w:t xml:space="preserve">that the secure procedure is established over </w:t>
        </w:r>
      </w:ins>
      <w:ins w:id="223" w:author="vivoRev10" w:date="2020-05-19T13:33:00Z">
        <w:r w:rsidR="009F6AF8">
          <w:rPr>
            <w:lang w:val="en-US" w:eastAsia="zh-CN"/>
          </w:rPr>
          <w:t>could be internet access.</w:t>
        </w:r>
      </w:ins>
    </w:p>
    <w:p w:rsidR="00F97DAA" w:rsidRDefault="00F97DAA" w:rsidP="00F97DAA">
      <w:pPr>
        <w:pStyle w:val="B1"/>
        <w:rPr>
          <w:ins w:id="224" w:author="vivoRev10" w:date="2020-05-19T13:31:00Z"/>
          <w:lang w:val="en-US" w:eastAsia="zh-CN"/>
        </w:rPr>
      </w:pPr>
      <w:ins w:id="225" w:author="vivoRev10" w:date="2020-05-19T13:31:00Z">
        <w:r>
          <w:rPr>
            <w:lang w:eastAsia="zh-CN"/>
          </w:rPr>
          <w:t>6.</w:t>
        </w:r>
        <w:r>
          <w:rPr>
            <w:lang w:eastAsia="zh-CN"/>
          </w:rPr>
          <w:tab/>
          <w:t xml:space="preserve">The multi-USIM device in PLMN2 using USIM2 </w:t>
        </w:r>
        <w:r>
          <w:rPr>
            <w:lang w:val="en-US" w:eastAsia="zh-CN"/>
          </w:rPr>
          <w:t>performs a 2</w:t>
        </w:r>
        <w:r w:rsidRPr="00253F27">
          <w:rPr>
            <w:vertAlign w:val="superscript"/>
            <w:lang w:val="en-US" w:eastAsia="zh-CN"/>
          </w:rPr>
          <w:t>nd</w:t>
        </w:r>
        <w:r>
          <w:rPr>
            <w:lang w:val="en-US" w:eastAsia="zh-CN"/>
          </w:rPr>
          <w:t xml:space="preserve"> IMS REGISTRATION using the non 3GPP connection that was established as step 5 with contact address IP2</w:t>
        </w:r>
        <w:r>
          <w:rPr>
            <w:lang w:eastAsia="zh-CN"/>
          </w:rPr>
          <w:t>.</w:t>
        </w:r>
        <w:r>
          <w:rPr>
            <w:lang w:val="en-US" w:eastAsia="zh-CN"/>
          </w:rPr>
          <w:t xml:space="preserve"> This IMS registration contains an indication that it is 2</w:t>
        </w:r>
        <w:r w:rsidRPr="00253F27">
          <w:rPr>
            <w:vertAlign w:val="superscript"/>
            <w:lang w:val="en-US" w:eastAsia="zh-CN"/>
          </w:rPr>
          <w:t>nd</w:t>
        </w:r>
        <w:r>
          <w:rPr>
            <w:lang w:val="en-US" w:eastAsia="zh-CN"/>
          </w:rPr>
          <w:t xml:space="preserve"> IMS REGISTRATION and is related to a MUSIM capable UE.</w:t>
        </w:r>
      </w:ins>
    </w:p>
    <w:p w:rsidR="00F97DAA" w:rsidRDefault="00F97DAA" w:rsidP="00F97DAA">
      <w:pPr>
        <w:pStyle w:val="B1"/>
        <w:rPr>
          <w:ins w:id="226" w:author="vivoRev10" w:date="2020-05-19T13:31:00Z"/>
          <w:lang w:val="en-US" w:eastAsia="zh-CN"/>
        </w:rPr>
      </w:pPr>
      <w:ins w:id="227" w:author="vivoRev10" w:date="2020-05-19T13:31:00Z">
        <w:r>
          <w:rPr>
            <w:lang w:eastAsia="zh-CN"/>
          </w:rPr>
          <w:t>7.</w:t>
        </w:r>
        <w:r>
          <w:rPr>
            <w:lang w:eastAsia="zh-CN"/>
          </w:rPr>
          <w:tab/>
          <w:t xml:space="preserve">The </w:t>
        </w:r>
        <w:r>
          <w:rPr>
            <w:lang w:val="en-US" w:eastAsia="zh-CN"/>
          </w:rPr>
          <w:t>S-CSCF performs a 3</w:t>
        </w:r>
        <w:r w:rsidRPr="00760645">
          <w:rPr>
            <w:vertAlign w:val="superscript"/>
            <w:lang w:val="en-US" w:eastAsia="zh-CN"/>
          </w:rPr>
          <w:t>rd</w:t>
        </w:r>
        <w:r>
          <w:rPr>
            <w:lang w:val="en-US" w:eastAsia="zh-CN"/>
          </w:rPr>
          <w:t xml:space="preserve"> party registration with the SCC AS for the 2</w:t>
        </w:r>
        <w:r w:rsidRPr="00253F27">
          <w:rPr>
            <w:vertAlign w:val="superscript"/>
            <w:lang w:val="en-US" w:eastAsia="zh-CN"/>
          </w:rPr>
          <w:t>nd</w:t>
        </w:r>
        <w:r>
          <w:rPr>
            <w:lang w:val="en-US" w:eastAsia="zh-CN"/>
          </w:rPr>
          <w:t xml:space="preserve"> IMS REGISTRATION that was performed in step 6.</w:t>
        </w:r>
      </w:ins>
    </w:p>
    <w:p w:rsidR="00F97DAA" w:rsidRPr="00760645" w:rsidRDefault="00F97DAA" w:rsidP="00F97DAA">
      <w:pPr>
        <w:pStyle w:val="B1"/>
        <w:rPr>
          <w:ins w:id="228" w:author="vivoRev10" w:date="2020-05-19T13:31:00Z"/>
          <w:lang w:val="en-US" w:eastAsia="zh-CN"/>
        </w:rPr>
      </w:pPr>
      <w:ins w:id="229" w:author="vivoRev10" w:date="2020-05-19T13:31:00Z">
        <w:r>
          <w:rPr>
            <w:lang w:eastAsia="zh-CN"/>
          </w:rPr>
          <w:lastRenderedPageBreak/>
          <w:t>8.</w:t>
        </w:r>
        <w:r>
          <w:rPr>
            <w:lang w:eastAsia="zh-CN"/>
          </w:rPr>
          <w:tab/>
          <w:t xml:space="preserve">The </w:t>
        </w:r>
        <w:r>
          <w:rPr>
            <w:lang w:val="en-US" w:eastAsia="zh-CN"/>
          </w:rPr>
          <w:t>S-CSCF receives an IMS session INVITE for Public User Identity associated with USIM2</w:t>
        </w:r>
      </w:ins>
      <w:ins w:id="230" w:author="vivoRev10" w:date="2020-05-19T13:39:00Z">
        <w:r w:rsidR="009F6AF8">
          <w:rPr>
            <w:lang w:val="en-US" w:eastAsia="zh-CN"/>
          </w:rPr>
          <w:t>.</w:t>
        </w:r>
      </w:ins>
    </w:p>
    <w:p w:rsidR="00F97DAA" w:rsidRDefault="00F97DAA" w:rsidP="00F97DAA">
      <w:pPr>
        <w:pStyle w:val="B1"/>
        <w:rPr>
          <w:ins w:id="231" w:author="vivoRev10" w:date="2020-05-19T13:31:00Z"/>
          <w:lang w:val="en-US" w:eastAsia="zh-CN"/>
        </w:rPr>
      </w:pPr>
      <w:ins w:id="232" w:author="vivoRev10" w:date="2020-05-19T13:31:00Z">
        <w:r>
          <w:rPr>
            <w:lang w:eastAsia="zh-CN"/>
          </w:rPr>
          <w:t>9.</w:t>
        </w:r>
        <w:r>
          <w:rPr>
            <w:lang w:eastAsia="zh-CN"/>
          </w:rPr>
          <w:tab/>
          <w:t xml:space="preserve">The </w:t>
        </w:r>
        <w:r>
          <w:rPr>
            <w:lang w:val="en-US" w:eastAsia="zh-CN"/>
          </w:rPr>
          <w:t>S-CSCF sends the IMS INVITE to the SCC AS.</w:t>
        </w:r>
      </w:ins>
    </w:p>
    <w:p w:rsidR="00F97DAA" w:rsidRDefault="00F97DAA" w:rsidP="00F97DAA">
      <w:pPr>
        <w:pStyle w:val="B1"/>
        <w:rPr>
          <w:ins w:id="233" w:author="vivoRev10" w:date="2020-05-19T13:31:00Z"/>
          <w:lang w:val="en-US" w:eastAsia="zh-CN"/>
        </w:rPr>
      </w:pPr>
      <w:ins w:id="234" w:author="vivoRev10" w:date="2020-05-19T13:31:00Z">
        <w:r>
          <w:rPr>
            <w:lang w:eastAsia="zh-CN"/>
          </w:rPr>
          <w:t>10.</w:t>
        </w:r>
        <w:r>
          <w:rPr>
            <w:lang w:eastAsia="zh-CN"/>
          </w:rPr>
          <w:tab/>
          <w:t xml:space="preserve">The </w:t>
        </w:r>
        <w:r>
          <w:rPr>
            <w:lang w:val="en-US" w:eastAsia="zh-CN"/>
          </w:rPr>
          <w:t>SCC AS receives the IMS INVITE and determines there are 2 IMS registrations associated with the Public User Identity received in the INVITE.  The SCC AS chooses the contact address (IP2) associated with the 2</w:t>
        </w:r>
        <w:r w:rsidRPr="00A561F1">
          <w:rPr>
            <w:vertAlign w:val="superscript"/>
            <w:lang w:val="en-US" w:eastAsia="zh-CN"/>
          </w:rPr>
          <w:t>nd</w:t>
        </w:r>
        <w:r>
          <w:rPr>
            <w:lang w:val="en-US" w:eastAsia="zh-CN"/>
          </w:rPr>
          <w:t xml:space="preserve"> IMS REGISTRATION.  It includes in the SIP INVITE an indication that the 2</w:t>
        </w:r>
        <w:r w:rsidRPr="00A561F1">
          <w:rPr>
            <w:vertAlign w:val="superscript"/>
            <w:lang w:val="en-US" w:eastAsia="zh-CN"/>
          </w:rPr>
          <w:t>nd</w:t>
        </w:r>
        <w:r>
          <w:rPr>
            <w:lang w:val="en-US" w:eastAsia="zh-CN"/>
          </w:rPr>
          <w:t xml:space="preserve"> IMS REGISTRATION should be chosen.</w:t>
        </w:r>
      </w:ins>
    </w:p>
    <w:p w:rsidR="00F97DAA" w:rsidRDefault="00F97DAA" w:rsidP="00F97DAA">
      <w:pPr>
        <w:pStyle w:val="B1"/>
        <w:rPr>
          <w:ins w:id="235" w:author="vivoRev10" w:date="2020-05-19T13:31:00Z"/>
          <w:lang w:val="en-US" w:eastAsia="zh-CN"/>
        </w:rPr>
      </w:pPr>
      <w:ins w:id="236" w:author="vivoRev10" w:date="2020-05-19T13:31:00Z">
        <w:r>
          <w:rPr>
            <w:lang w:eastAsia="zh-CN"/>
          </w:rPr>
          <w:t>11.</w:t>
        </w:r>
        <w:r>
          <w:rPr>
            <w:lang w:eastAsia="zh-CN"/>
          </w:rPr>
          <w:tab/>
          <w:t xml:space="preserve">The </w:t>
        </w:r>
        <w:r>
          <w:rPr>
            <w:lang w:val="en-US" w:eastAsia="zh-CN"/>
          </w:rPr>
          <w:t>S-CSCF receives the SIP INVITE from the SCC AS, determines that the 2</w:t>
        </w:r>
        <w:r w:rsidRPr="00125EE7">
          <w:rPr>
            <w:vertAlign w:val="superscript"/>
            <w:lang w:val="en-US" w:eastAsia="zh-CN"/>
          </w:rPr>
          <w:t>nd</w:t>
        </w:r>
        <w:r>
          <w:rPr>
            <w:lang w:val="en-US" w:eastAsia="zh-CN"/>
          </w:rPr>
          <w:t xml:space="preserve"> IMS REGISTRATION should be chosen and sends the INVITE to the UE via the 2</w:t>
        </w:r>
        <w:r w:rsidRPr="00125EE7">
          <w:rPr>
            <w:vertAlign w:val="superscript"/>
            <w:lang w:val="en-US" w:eastAsia="zh-CN"/>
          </w:rPr>
          <w:t>nd</w:t>
        </w:r>
        <w:r>
          <w:rPr>
            <w:lang w:val="en-US" w:eastAsia="zh-CN"/>
          </w:rPr>
          <w:t xml:space="preserve"> REGISTRATION that is using non 3GPP access that was set-up in step 5.</w:t>
        </w:r>
      </w:ins>
    </w:p>
    <w:p w:rsidR="00F97DAA" w:rsidRDefault="00F97DAA" w:rsidP="00F97DAA">
      <w:pPr>
        <w:pStyle w:val="B1"/>
        <w:rPr>
          <w:ins w:id="237" w:author="vivoRev10" w:date="2020-05-19T13:31:00Z"/>
          <w:lang w:val="en-US" w:eastAsia="zh-CN"/>
        </w:rPr>
      </w:pPr>
      <w:ins w:id="238" w:author="vivoRev10" w:date="2020-05-19T13:31:00Z">
        <w:r>
          <w:rPr>
            <w:lang w:eastAsia="zh-CN"/>
          </w:rPr>
          <w:t>12.</w:t>
        </w:r>
        <w:r>
          <w:rPr>
            <w:lang w:eastAsia="zh-CN"/>
          </w:rPr>
          <w:tab/>
          <w:t xml:space="preserve">The </w:t>
        </w:r>
        <w:r>
          <w:rPr>
            <w:lang w:val="en-US" w:eastAsia="zh-CN"/>
          </w:rPr>
          <w:t>UE determines that it wants to accept the IMS session and sends a redirect message back to the SCC AS to inform the SCC AS to choose the contact address associated with 1</w:t>
        </w:r>
        <w:r w:rsidRPr="00125EE7">
          <w:rPr>
            <w:vertAlign w:val="superscript"/>
            <w:lang w:val="en-US" w:eastAsia="zh-CN"/>
          </w:rPr>
          <w:t>st</w:t>
        </w:r>
        <w:r>
          <w:rPr>
            <w:lang w:val="en-US" w:eastAsia="zh-CN"/>
          </w:rPr>
          <w:t xml:space="preserve"> IMS REGISTRATION.  The UE then tunes / moves back to PLMN 2.</w:t>
        </w:r>
      </w:ins>
    </w:p>
    <w:p w:rsidR="00F97DAA" w:rsidRPr="00125EE7" w:rsidRDefault="00F97DAA" w:rsidP="00F97DAA">
      <w:pPr>
        <w:pStyle w:val="B1"/>
        <w:rPr>
          <w:ins w:id="239" w:author="vivoRev10" w:date="2020-05-19T13:31:00Z"/>
          <w:lang w:val="en-US" w:eastAsia="zh-CN"/>
        </w:rPr>
      </w:pPr>
      <w:ins w:id="240" w:author="vivoRev10" w:date="2020-05-19T13:31:00Z">
        <w:r>
          <w:rPr>
            <w:lang w:eastAsia="zh-CN"/>
          </w:rPr>
          <w:t>13.</w:t>
        </w:r>
        <w:r>
          <w:rPr>
            <w:lang w:eastAsia="zh-CN"/>
          </w:rPr>
          <w:tab/>
          <w:t xml:space="preserve">The </w:t>
        </w:r>
        <w:r>
          <w:rPr>
            <w:lang w:val="en-US" w:eastAsia="zh-CN"/>
          </w:rPr>
          <w:t>S-CSCF send the message in step 12) to SCC AS</w:t>
        </w:r>
      </w:ins>
    </w:p>
    <w:p w:rsidR="00F97DAA" w:rsidRDefault="00F97DAA" w:rsidP="00F97DAA">
      <w:pPr>
        <w:pStyle w:val="B1"/>
        <w:rPr>
          <w:ins w:id="241" w:author="vivoRev10" w:date="2020-05-19T13:31:00Z"/>
          <w:lang w:val="en-US" w:eastAsia="zh-CN"/>
        </w:rPr>
      </w:pPr>
      <w:ins w:id="242" w:author="vivoRev10" w:date="2020-05-19T13:31:00Z">
        <w:r>
          <w:rPr>
            <w:lang w:eastAsia="zh-CN"/>
          </w:rPr>
          <w:t>14.</w:t>
        </w:r>
        <w:r>
          <w:rPr>
            <w:lang w:eastAsia="zh-CN"/>
          </w:rPr>
          <w:tab/>
          <w:t>The SCC AS receives the message in step 13), determines that there is another IMS REGISTRATION that can be used to establish the session and sends the SIP INVITE to S-CSCF to use the 1st IMS REGISTRATION.</w:t>
        </w:r>
      </w:ins>
    </w:p>
    <w:p w:rsidR="00F97DAA" w:rsidRPr="003F6B50" w:rsidRDefault="00F97DAA" w:rsidP="00F97DAA">
      <w:pPr>
        <w:rPr>
          <w:ins w:id="243" w:author="vivoRev10" w:date="2020-05-19T13:31:00Z"/>
          <w:lang w:eastAsia="zh-CN"/>
        </w:rPr>
      </w:pPr>
    </w:p>
    <w:p w:rsidR="00F97DAA" w:rsidRPr="003F6B50" w:rsidRDefault="00F97DAA" w:rsidP="00F97DAA">
      <w:pPr>
        <w:pStyle w:val="Heading3"/>
        <w:rPr>
          <w:ins w:id="244" w:author="vivoRev10" w:date="2020-05-19T13:31:00Z"/>
        </w:rPr>
      </w:pPr>
      <w:bookmarkStart w:id="245" w:name="_Toc510607503"/>
      <w:bookmarkStart w:id="246" w:name="_Toc518306737"/>
      <w:bookmarkStart w:id="247" w:name="_Toc22056272"/>
      <w:bookmarkStart w:id="248" w:name="_Toc23232160"/>
      <w:bookmarkStart w:id="249" w:name="_Toc23238468"/>
      <w:bookmarkStart w:id="250" w:name="_Toc23239074"/>
      <w:bookmarkStart w:id="251" w:name="_Toc23244494"/>
      <w:bookmarkStart w:id="252" w:name="_Toc26520157"/>
      <w:bookmarkStart w:id="253" w:name="_Toc26530898"/>
      <w:bookmarkStart w:id="254" w:name="_Toc26530948"/>
      <w:bookmarkStart w:id="255" w:name="_Toc26530997"/>
      <w:bookmarkStart w:id="256" w:name="_Toc30685126"/>
      <w:bookmarkStart w:id="257" w:name="_Toc31014401"/>
      <w:bookmarkStart w:id="258" w:name="_Toc31109442"/>
      <w:bookmarkStart w:id="259" w:name="_Toc31109530"/>
      <w:bookmarkStart w:id="260" w:name="_Toc31109621"/>
      <w:ins w:id="261" w:author="vivoRev10" w:date="2020-05-19T13:31:00Z">
        <w:r w:rsidRPr="003F6B50">
          <w:t>6.X.</w:t>
        </w:r>
        <w:r w:rsidRPr="003F6B50">
          <w:rPr>
            <w:rFonts w:hint="eastAsia"/>
            <w:lang w:eastAsia="zh-CN"/>
          </w:rPr>
          <w:t>4</w:t>
        </w:r>
        <w:r w:rsidRPr="003F6B50">
          <w:tab/>
          <w:t xml:space="preserve">Impacts on </w:t>
        </w:r>
        <w:r>
          <w:t>services,</w:t>
        </w:r>
        <w:r w:rsidRPr="003F6B50">
          <w:t xml:space="preserve"> entities and interfaces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ins>
    </w:p>
    <w:p w:rsidR="00F97DAA" w:rsidRPr="003F6B50" w:rsidRDefault="00F97DAA" w:rsidP="00F97DAA">
      <w:pPr>
        <w:rPr>
          <w:ins w:id="262" w:author="vivoRev10" w:date="2020-05-19T13:31:00Z"/>
          <w:b/>
          <w:bCs/>
          <w:lang w:eastAsia="zh-CN"/>
        </w:rPr>
      </w:pPr>
      <w:ins w:id="263" w:author="vivoRev10" w:date="2020-05-19T13:31:00Z">
        <w:r>
          <w:rPr>
            <w:b/>
            <w:bCs/>
            <w:lang w:eastAsia="zh-CN"/>
          </w:rPr>
          <w:t>SCC AS</w:t>
        </w:r>
        <w:r w:rsidRPr="003F6B50">
          <w:rPr>
            <w:b/>
            <w:bCs/>
            <w:lang w:eastAsia="zh-CN"/>
          </w:rPr>
          <w:t>:</w:t>
        </w:r>
      </w:ins>
    </w:p>
    <w:p w:rsidR="00F97DAA" w:rsidRPr="003F6B50" w:rsidRDefault="00F97DAA" w:rsidP="00F97DAA">
      <w:pPr>
        <w:pStyle w:val="B1"/>
        <w:rPr>
          <w:ins w:id="264" w:author="vivoRev10" w:date="2020-05-19T13:31:00Z"/>
          <w:lang w:eastAsia="zh-CN"/>
        </w:rPr>
      </w:pPr>
      <w:ins w:id="265" w:author="vivoRev10" w:date="2020-05-19T13:31:00Z">
        <w:r w:rsidRPr="003F6B50">
          <w:rPr>
            <w:lang w:eastAsia="zh-CN"/>
          </w:rPr>
          <w:t>-</w:t>
        </w:r>
        <w:r>
          <w:rPr>
            <w:lang w:eastAsia="zh-CN"/>
          </w:rPr>
          <w:tab/>
        </w:r>
        <w:r w:rsidRPr="003F6B50">
          <w:rPr>
            <w:lang w:eastAsia="zh-CN"/>
          </w:rPr>
          <w:t xml:space="preserve">Support of receiving indication </w:t>
        </w:r>
        <w:r>
          <w:rPr>
            <w:lang w:val="en-US" w:eastAsia="zh-CN"/>
          </w:rPr>
          <w:t>MUSIM related IMS REGISTRATION</w:t>
        </w:r>
      </w:ins>
      <w:ins w:id="266" w:author="vivoRev10" w:date="2020-05-19T13:35:00Z">
        <w:r w:rsidR="009F6AF8">
          <w:rPr>
            <w:lang w:val="en-US" w:eastAsia="zh-CN"/>
          </w:rPr>
          <w:t xml:space="preserve"> and using it for subsequent selection of MT service.</w:t>
        </w:r>
      </w:ins>
    </w:p>
    <w:p w:rsidR="00F97DAA" w:rsidRPr="003F6B50" w:rsidRDefault="00F97DAA" w:rsidP="00F97DAA">
      <w:pPr>
        <w:rPr>
          <w:ins w:id="267" w:author="vivoRev10" w:date="2020-05-19T13:31:00Z"/>
          <w:b/>
          <w:bCs/>
          <w:lang w:eastAsia="zh-CN"/>
        </w:rPr>
      </w:pPr>
      <w:ins w:id="268" w:author="vivoRev10" w:date="2020-05-19T13:31:00Z">
        <w:r w:rsidRPr="003F6B50">
          <w:rPr>
            <w:b/>
            <w:bCs/>
            <w:lang w:eastAsia="zh-CN"/>
          </w:rPr>
          <w:t>UE:</w:t>
        </w:r>
      </w:ins>
    </w:p>
    <w:p w:rsidR="00F97DAA" w:rsidRDefault="00F97DAA" w:rsidP="00F97DAA">
      <w:pPr>
        <w:pStyle w:val="B1"/>
        <w:rPr>
          <w:ins w:id="269" w:author="vivoRev10" w:date="2020-05-19T13:31:00Z"/>
          <w:lang w:val="en-US" w:eastAsia="zh-CN"/>
        </w:rPr>
      </w:pPr>
      <w:ins w:id="270" w:author="vivoRev10" w:date="2020-05-19T13:31:00Z">
        <w:r w:rsidRPr="003F6B50">
          <w:rPr>
            <w:lang w:eastAsia="zh-CN"/>
          </w:rPr>
          <w:t>-</w:t>
        </w:r>
        <w:r>
          <w:rPr>
            <w:lang w:eastAsia="zh-CN"/>
          </w:rPr>
          <w:tab/>
        </w:r>
        <w:r w:rsidRPr="003F6B50">
          <w:rPr>
            <w:lang w:eastAsia="zh-CN"/>
          </w:rPr>
          <w:t xml:space="preserve">Supports indication of MUSIM </w:t>
        </w:r>
        <w:r>
          <w:rPr>
            <w:lang w:val="en-US" w:eastAsia="zh-CN"/>
          </w:rPr>
          <w:t>IMS REGISTRATION</w:t>
        </w:r>
      </w:ins>
    </w:p>
    <w:p w:rsidR="00F97DAA" w:rsidRPr="003F6B50" w:rsidRDefault="00F97DAA" w:rsidP="00F97DAA">
      <w:pPr>
        <w:pStyle w:val="B1"/>
        <w:rPr>
          <w:ins w:id="271" w:author="vivoRev10" w:date="2020-05-19T13:31:00Z"/>
          <w:lang w:eastAsia="zh-CN"/>
        </w:rPr>
      </w:pPr>
      <w:ins w:id="272" w:author="vivoRev10" w:date="2020-05-19T13:31:00Z">
        <w:r>
          <w:rPr>
            <w:lang w:val="en-US" w:eastAsia="zh-CN"/>
          </w:rPr>
          <w:t>-</w:t>
        </w:r>
        <w:r>
          <w:rPr>
            <w:lang w:val="en-US" w:eastAsia="zh-CN"/>
          </w:rPr>
          <w:tab/>
          <w:t>Support of providing alternative contact address</w:t>
        </w:r>
        <w:r w:rsidRPr="003F6B50">
          <w:rPr>
            <w:lang w:eastAsia="zh-CN"/>
          </w:rPr>
          <w:t>.</w:t>
        </w:r>
      </w:ins>
    </w:p>
    <w:p w:rsidR="00F97DAA" w:rsidRDefault="00F97DAA" w:rsidP="00F97DAA">
      <w:pPr>
        <w:rPr>
          <w:ins w:id="273" w:author="vivoRev10" w:date="2020-05-19T13:31:00Z"/>
          <w:lang w:eastAsia="ko-KR"/>
        </w:rPr>
      </w:pPr>
    </w:p>
    <w:bookmarkEnd w:id="67"/>
    <w:bookmarkEnd w:id="68"/>
    <w:bookmarkEnd w:id="69"/>
    <w:bookmarkEnd w:id="70"/>
    <w:bookmarkEnd w:id="71"/>
    <w:bookmarkEnd w:id="72"/>
    <w:bookmarkEnd w:id="73"/>
    <w:bookmarkEnd w:id="83"/>
    <w:bookmarkEnd w:id="84"/>
    <w:bookmarkEnd w:id="85"/>
    <w:bookmarkEnd w:id="86"/>
    <w:bookmarkEnd w:id="87"/>
    <w:bookmarkEnd w:id="88"/>
    <w:bookmarkEnd w:id="89"/>
    <w:bookmarkEnd w:id="90"/>
    <w:bookmarkEnd w:id="91"/>
    <w:p w:rsidR="00F97DAA" w:rsidRPr="00F97DAA" w:rsidRDefault="00F97DAA" w:rsidP="00F97DAA">
      <w:pPr>
        <w:jc w:val="center"/>
        <w:rPr>
          <w:color w:val="FF0000"/>
          <w:sz w:val="28"/>
          <w:lang w:eastAsia="zh-CN"/>
        </w:rPr>
      </w:pPr>
    </w:p>
    <w:sectPr w:rsidR="00F97DAA" w:rsidRPr="00F97DA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2AA" w:rsidRDefault="009C42AA">
      <w:r>
        <w:separator/>
      </w:r>
    </w:p>
  </w:endnote>
  <w:endnote w:type="continuationSeparator" w:id="0">
    <w:p w:rsidR="009C42AA" w:rsidRDefault="009C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F50" w:rsidRDefault="007C3F5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2AA" w:rsidRDefault="009C42AA">
      <w:r>
        <w:separator/>
      </w:r>
    </w:p>
  </w:footnote>
  <w:footnote w:type="continuationSeparator" w:id="0">
    <w:p w:rsidR="009C42AA" w:rsidRDefault="009C42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F50" w:rsidRDefault="007C3F50">
    <w:pPr>
      <w:pStyle w:val="Header"/>
      <w:framePr w:wrap="auto" w:vAnchor="text" w:hAnchor="margin" w:xAlign="right" w:y="1"/>
      <w:widowControl/>
    </w:pPr>
    <w:r>
      <w:fldChar w:fldCharType="begin"/>
    </w:r>
    <w:r>
      <w:instrText xml:space="preserve"> STYLEREF ZA </w:instrText>
    </w:r>
    <w:r>
      <w:fldChar w:fldCharType="separate"/>
    </w:r>
    <w:r w:rsidR="00E144E5">
      <w:rPr>
        <w:b w:val="0"/>
        <w:bCs/>
        <w:lang w:val="en-US"/>
      </w:rPr>
      <w:t>Error! No text of specified style in document.</w:t>
    </w:r>
    <w:r>
      <w:fldChar w:fldCharType="end"/>
    </w:r>
  </w:p>
  <w:p w:rsidR="007C3F50" w:rsidRDefault="007C3F50">
    <w:pPr>
      <w:pStyle w:val="Header"/>
      <w:framePr w:wrap="auto" w:vAnchor="text" w:hAnchor="margin" w:xAlign="center" w:y="1"/>
      <w:widowControl/>
    </w:pPr>
    <w:r>
      <w:fldChar w:fldCharType="begin"/>
    </w:r>
    <w:r>
      <w:instrText xml:space="preserve"> PAGE </w:instrText>
    </w:r>
    <w:r>
      <w:fldChar w:fldCharType="separate"/>
    </w:r>
    <w:r w:rsidR="00E144E5">
      <w:t>1</w:t>
    </w:r>
    <w:r>
      <w:fldChar w:fldCharType="end"/>
    </w:r>
  </w:p>
  <w:p w:rsidR="007C3F50" w:rsidRDefault="007C3F50">
    <w:pPr>
      <w:pStyle w:val="Header"/>
      <w:framePr w:wrap="auto" w:vAnchor="text" w:hAnchor="margin" w:y="1"/>
      <w:widowControl/>
    </w:pPr>
    <w:r>
      <w:fldChar w:fldCharType="begin"/>
    </w:r>
    <w:r>
      <w:instrText xml:space="preserve"> STYLEREF ZGSM </w:instrText>
    </w:r>
    <w:r>
      <w:fldChar w:fldCharType="separate"/>
    </w:r>
    <w:r w:rsidR="00E144E5">
      <w:rPr>
        <w:b w:val="0"/>
        <w:bCs/>
        <w:lang w:val="en-US"/>
      </w:rPr>
      <w:t>Error! No text of specified style in document.</w:t>
    </w:r>
    <w:r>
      <w:fldChar w:fldCharType="end"/>
    </w:r>
  </w:p>
  <w:p w:rsidR="007C3F50" w:rsidRDefault="007C3F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E06DA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5AFA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0EAFC58"/>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7D7F1F"/>
    <w:multiLevelType w:val="hybridMultilevel"/>
    <w:tmpl w:val="2004BE62"/>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20073"/>
    <w:multiLevelType w:val="hybridMultilevel"/>
    <w:tmpl w:val="BC72FE68"/>
    <w:lvl w:ilvl="0" w:tplc="E1B2219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DE2A92"/>
    <w:multiLevelType w:val="hybridMultilevel"/>
    <w:tmpl w:val="7098DE1A"/>
    <w:lvl w:ilvl="0" w:tplc="0C84899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EAF761D"/>
    <w:multiLevelType w:val="hybridMultilevel"/>
    <w:tmpl w:val="1BA0426C"/>
    <w:lvl w:ilvl="0" w:tplc="602E2926">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B31955"/>
    <w:multiLevelType w:val="hybridMultilevel"/>
    <w:tmpl w:val="F04AD0CE"/>
    <w:lvl w:ilvl="0" w:tplc="7886433E">
      <w:start w:val="2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E8310D"/>
    <w:multiLevelType w:val="hybridMultilevel"/>
    <w:tmpl w:val="FF142B46"/>
    <w:lvl w:ilvl="0" w:tplc="F43C4F56">
      <w:start w:val="1"/>
      <w:numFmt w:val="decimal"/>
      <w:lvlText w:val="%1."/>
      <w:lvlJc w:val="left"/>
      <w:pPr>
        <w:ind w:left="934" w:hanging="360"/>
      </w:pPr>
      <w:rPr>
        <w:rFonts w:hint="default"/>
      </w:rPr>
    </w:lvl>
    <w:lvl w:ilvl="1" w:tplc="041D0019" w:tentative="1">
      <w:start w:val="1"/>
      <w:numFmt w:val="lowerLetter"/>
      <w:lvlText w:val="%2."/>
      <w:lvlJc w:val="left"/>
      <w:pPr>
        <w:ind w:left="1654" w:hanging="360"/>
      </w:pPr>
    </w:lvl>
    <w:lvl w:ilvl="2" w:tplc="041D001B" w:tentative="1">
      <w:start w:val="1"/>
      <w:numFmt w:val="lowerRoman"/>
      <w:lvlText w:val="%3."/>
      <w:lvlJc w:val="right"/>
      <w:pPr>
        <w:ind w:left="2374" w:hanging="180"/>
      </w:pPr>
    </w:lvl>
    <w:lvl w:ilvl="3" w:tplc="041D000F" w:tentative="1">
      <w:start w:val="1"/>
      <w:numFmt w:val="decimal"/>
      <w:lvlText w:val="%4."/>
      <w:lvlJc w:val="left"/>
      <w:pPr>
        <w:ind w:left="3094" w:hanging="360"/>
      </w:pPr>
    </w:lvl>
    <w:lvl w:ilvl="4" w:tplc="041D0019" w:tentative="1">
      <w:start w:val="1"/>
      <w:numFmt w:val="lowerLetter"/>
      <w:lvlText w:val="%5."/>
      <w:lvlJc w:val="left"/>
      <w:pPr>
        <w:ind w:left="3814" w:hanging="360"/>
      </w:pPr>
    </w:lvl>
    <w:lvl w:ilvl="5" w:tplc="041D001B" w:tentative="1">
      <w:start w:val="1"/>
      <w:numFmt w:val="lowerRoman"/>
      <w:lvlText w:val="%6."/>
      <w:lvlJc w:val="right"/>
      <w:pPr>
        <w:ind w:left="4534" w:hanging="180"/>
      </w:pPr>
    </w:lvl>
    <w:lvl w:ilvl="6" w:tplc="041D000F" w:tentative="1">
      <w:start w:val="1"/>
      <w:numFmt w:val="decimal"/>
      <w:lvlText w:val="%7."/>
      <w:lvlJc w:val="left"/>
      <w:pPr>
        <w:ind w:left="5254" w:hanging="360"/>
      </w:pPr>
    </w:lvl>
    <w:lvl w:ilvl="7" w:tplc="041D0019" w:tentative="1">
      <w:start w:val="1"/>
      <w:numFmt w:val="lowerLetter"/>
      <w:lvlText w:val="%8."/>
      <w:lvlJc w:val="left"/>
      <w:pPr>
        <w:ind w:left="5974" w:hanging="360"/>
      </w:pPr>
    </w:lvl>
    <w:lvl w:ilvl="8" w:tplc="041D001B" w:tentative="1">
      <w:start w:val="1"/>
      <w:numFmt w:val="lowerRoman"/>
      <w:lvlText w:val="%9."/>
      <w:lvlJc w:val="right"/>
      <w:pPr>
        <w:ind w:left="6694" w:hanging="180"/>
      </w:pPr>
    </w:lvl>
  </w:abstractNum>
  <w:abstractNum w:abstractNumId="12" w15:restartNumberingAfterBreak="0">
    <w:nsid w:val="162544FA"/>
    <w:multiLevelType w:val="hybridMultilevel"/>
    <w:tmpl w:val="A56827CC"/>
    <w:lvl w:ilvl="0" w:tplc="08C4A7E0">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C5D61DA"/>
    <w:multiLevelType w:val="hybridMultilevel"/>
    <w:tmpl w:val="4A1801E2"/>
    <w:lvl w:ilvl="0" w:tplc="974A7E20">
      <w:start w:val="1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D2774"/>
    <w:multiLevelType w:val="hybridMultilevel"/>
    <w:tmpl w:val="F0DCBE48"/>
    <w:lvl w:ilvl="0" w:tplc="5CF8F000">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5"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54C0920"/>
    <w:multiLevelType w:val="hybridMultilevel"/>
    <w:tmpl w:val="92FA12A4"/>
    <w:lvl w:ilvl="0" w:tplc="6BE8184E">
      <w:start w:val="1"/>
      <w:numFmt w:val="decimal"/>
      <w:lvlText w:val="%1."/>
      <w:lvlJc w:val="left"/>
      <w:pPr>
        <w:tabs>
          <w:tab w:val="num" w:pos="720"/>
        </w:tabs>
        <w:ind w:left="720" w:hanging="360"/>
      </w:pPr>
    </w:lvl>
    <w:lvl w:ilvl="1" w:tplc="B2726850" w:tentative="1">
      <w:start w:val="1"/>
      <w:numFmt w:val="decimal"/>
      <w:lvlText w:val="%2."/>
      <w:lvlJc w:val="left"/>
      <w:pPr>
        <w:tabs>
          <w:tab w:val="num" w:pos="1440"/>
        </w:tabs>
        <w:ind w:left="1440" w:hanging="360"/>
      </w:pPr>
    </w:lvl>
    <w:lvl w:ilvl="2" w:tplc="3EC8E038" w:tentative="1">
      <w:start w:val="1"/>
      <w:numFmt w:val="decimal"/>
      <w:lvlText w:val="%3."/>
      <w:lvlJc w:val="left"/>
      <w:pPr>
        <w:tabs>
          <w:tab w:val="num" w:pos="2160"/>
        </w:tabs>
        <w:ind w:left="2160" w:hanging="360"/>
      </w:pPr>
    </w:lvl>
    <w:lvl w:ilvl="3" w:tplc="48BE2E8C" w:tentative="1">
      <w:start w:val="1"/>
      <w:numFmt w:val="decimal"/>
      <w:lvlText w:val="%4."/>
      <w:lvlJc w:val="left"/>
      <w:pPr>
        <w:tabs>
          <w:tab w:val="num" w:pos="2880"/>
        </w:tabs>
        <w:ind w:left="2880" w:hanging="360"/>
      </w:pPr>
    </w:lvl>
    <w:lvl w:ilvl="4" w:tplc="01905780" w:tentative="1">
      <w:start w:val="1"/>
      <w:numFmt w:val="decimal"/>
      <w:lvlText w:val="%5."/>
      <w:lvlJc w:val="left"/>
      <w:pPr>
        <w:tabs>
          <w:tab w:val="num" w:pos="3600"/>
        </w:tabs>
        <w:ind w:left="3600" w:hanging="360"/>
      </w:pPr>
    </w:lvl>
    <w:lvl w:ilvl="5" w:tplc="30DCB17A" w:tentative="1">
      <w:start w:val="1"/>
      <w:numFmt w:val="decimal"/>
      <w:lvlText w:val="%6."/>
      <w:lvlJc w:val="left"/>
      <w:pPr>
        <w:tabs>
          <w:tab w:val="num" w:pos="4320"/>
        </w:tabs>
        <w:ind w:left="4320" w:hanging="360"/>
      </w:pPr>
    </w:lvl>
    <w:lvl w:ilvl="6" w:tplc="00B6C8CA" w:tentative="1">
      <w:start w:val="1"/>
      <w:numFmt w:val="decimal"/>
      <w:lvlText w:val="%7."/>
      <w:lvlJc w:val="left"/>
      <w:pPr>
        <w:tabs>
          <w:tab w:val="num" w:pos="5040"/>
        </w:tabs>
        <w:ind w:left="5040" w:hanging="360"/>
      </w:pPr>
    </w:lvl>
    <w:lvl w:ilvl="7" w:tplc="9B6E78B2" w:tentative="1">
      <w:start w:val="1"/>
      <w:numFmt w:val="decimal"/>
      <w:lvlText w:val="%8."/>
      <w:lvlJc w:val="left"/>
      <w:pPr>
        <w:tabs>
          <w:tab w:val="num" w:pos="5760"/>
        </w:tabs>
        <w:ind w:left="5760" w:hanging="360"/>
      </w:pPr>
    </w:lvl>
    <w:lvl w:ilvl="8" w:tplc="C92417BC" w:tentative="1">
      <w:start w:val="1"/>
      <w:numFmt w:val="decimal"/>
      <w:lvlText w:val="%9."/>
      <w:lvlJc w:val="left"/>
      <w:pPr>
        <w:tabs>
          <w:tab w:val="num" w:pos="6480"/>
        </w:tabs>
        <w:ind w:left="6480" w:hanging="360"/>
      </w:pPr>
    </w:lvl>
  </w:abstractNum>
  <w:abstractNum w:abstractNumId="17" w15:restartNumberingAfterBreak="0">
    <w:nsid w:val="2F0C1154"/>
    <w:multiLevelType w:val="hybridMultilevel"/>
    <w:tmpl w:val="00C83C4C"/>
    <w:lvl w:ilvl="0" w:tplc="30BAD810">
      <w:start w:val="2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396219"/>
    <w:multiLevelType w:val="hybridMultilevel"/>
    <w:tmpl w:val="6DEC7E02"/>
    <w:lvl w:ilvl="0" w:tplc="6102DED0">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976907"/>
    <w:multiLevelType w:val="hybridMultilevel"/>
    <w:tmpl w:val="E6EC7834"/>
    <w:lvl w:ilvl="0" w:tplc="CB8E9E2C">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B621FC"/>
    <w:multiLevelType w:val="hybridMultilevel"/>
    <w:tmpl w:val="D562BABA"/>
    <w:lvl w:ilvl="0" w:tplc="D05027E8">
      <w:start w:val="9"/>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441B61"/>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410A72"/>
    <w:multiLevelType w:val="hybridMultilevel"/>
    <w:tmpl w:val="0EF2A5FE"/>
    <w:lvl w:ilvl="0" w:tplc="E9BC6AC2">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3" w15:restartNumberingAfterBreak="0">
    <w:nsid w:val="422828B0"/>
    <w:multiLevelType w:val="hybridMultilevel"/>
    <w:tmpl w:val="6AD29378"/>
    <w:lvl w:ilvl="0" w:tplc="F948F5F6">
      <w:start w:val="10"/>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B5CD3"/>
    <w:multiLevelType w:val="hybridMultilevel"/>
    <w:tmpl w:val="32DEC496"/>
    <w:lvl w:ilvl="0" w:tplc="D860524A">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40168A"/>
    <w:multiLevelType w:val="hybridMultilevel"/>
    <w:tmpl w:val="3A58BBF6"/>
    <w:lvl w:ilvl="0" w:tplc="110A206C">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84C28"/>
    <w:multiLevelType w:val="hybridMultilevel"/>
    <w:tmpl w:val="C67E5756"/>
    <w:lvl w:ilvl="0" w:tplc="7B888E8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661B54"/>
    <w:multiLevelType w:val="hybridMultilevel"/>
    <w:tmpl w:val="38045E3C"/>
    <w:lvl w:ilvl="0" w:tplc="10AA98D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C731C7B"/>
    <w:multiLevelType w:val="hybridMultilevel"/>
    <w:tmpl w:val="E3DE5A72"/>
    <w:lvl w:ilvl="0" w:tplc="01741AA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240F0D"/>
    <w:multiLevelType w:val="hybridMultilevel"/>
    <w:tmpl w:val="FA702FBA"/>
    <w:lvl w:ilvl="0" w:tplc="43627542">
      <w:start w:val="5"/>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1" w15:restartNumberingAfterBreak="0">
    <w:nsid w:val="553D529B"/>
    <w:multiLevelType w:val="hybridMultilevel"/>
    <w:tmpl w:val="9E0EFA6C"/>
    <w:lvl w:ilvl="0" w:tplc="6624F0B4">
      <w:start w:val="13"/>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6C5D3E"/>
    <w:multiLevelType w:val="hybridMultilevel"/>
    <w:tmpl w:val="BF3AAC2A"/>
    <w:lvl w:ilvl="0" w:tplc="FECA20EE">
      <w:start w:val="36"/>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07026C"/>
    <w:multiLevelType w:val="hybridMultilevel"/>
    <w:tmpl w:val="18A010FA"/>
    <w:lvl w:ilvl="0" w:tplc="EDE29D80">
      <w:start w:val="4"/>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AE1533"/>
    <w:multiLevelType w:val="hybridMultilevel"/>
    <w:tmpl w:val="BA5250EE"/>
    <w:lvl w:ilvl="0" w:tplc="29A8684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8B3A39"/>
    <w:multiLevelType w:val="hybridMultilevel"/>
    <w:tmpl w:val="C832D6A0"/>
    <w:lvl w:ilvl="0" w:tplc="55D68A8C">
      <w:start w:val="25"/>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D96C8C"/>
    <w:multiLevelType w:val="hybridMultilevel"/>
    <w:tmpl w:val="E2BCF966"/>
    <w:lvl w:ilvl="0" w:tplc="3FB8F956">
      <w:start w:val="1"/>
      <w:numFmt w:val="decimal"/>
      <w:lvlText w:val="Step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4C3080"/>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81F4DD9"/>
    <w:multiLevelType w:val="hybridMultilevel"/>
    <w:tmpl w:val="A3406D3E"/>
    <w:lvl w:ilvl="0" w:tplc="A44A2FA8">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756DA2"/>
    <w:multiLevelType w:val="hybridMultilevel"/>
    <w:tmpl w:val="B48AC590"/>
    <w:lvl w:ilvl="0" w:tplc="7F6A92A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5603C8"/>
    <w:multiLevelType w:val="hybridMultilevel"/>
    <w:tmpl w:val="84589A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DE54EF"/>
    <w:multiLevelType w:val="hybridMultilevel"/>
    <w:tmpl w:val="26AE26E4"/>
    <w:lvl w:ilvl="0" w:tplc="5498A87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737ADD"/>
    <w:multiLevelType w:val="hybridMultilevel"/>
    <w:tmpl w:val="6E308492"/>
    <w:lvl w:ilvl="0" w:tplc="3EAA7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794C96"/>
    <w:multiLevelType w:val="hybridMultilevel"/>
    <w:tmpl w:val="E0B0699C"/>
    <w:lvl w:ilvl="0" w:tplc="49BAED8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7AC0729C"/>
    <w:multiLevelType w:val="hybridMultilevel"/>
    <w:tmpl w:val="51D264CA"/>
    <w:lvl w:ilvl="0" w:tplc="3C782A08">
      <w:start w:val="18"/>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F40E4"/>
    <w:multiLevelType w:val="hybridMultilevel"/>
    <w:tmpl w:val="6408F15A"/>
    <w:lvl w:ilvl="0" w:tplc="019E6CD0">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29"/>
  </w:num>
  <w:num w:numId="6">
    <w:abstractNumId w:val="30"/>
  </w:num>
  <w:num w:numId="7">
    <w:abstractNumId w:val="27"/>
  </w:num>
  <w:num w:numId="8">
    <w:abstractNumId w:val="42"/>
  </w:num>
  <w:num w:numId="9">
    <w:abstractNumId w:val="46"/>
  </w:num>
  <w:num w:numId="10">
    <w:abstractNumId w:val="25"/>
  </w:num>
  <w:num w:numId="11">
    <w:abstractNumId w:val="37"/>
  </w:num>
  <w:num w:numId="12">
    <w:abstractNumId w:val="19"/>
  </w:num>
  <w:num w:numId="13">
    <w:abstractNumId w:val="26"/>
  </w:num>
  <w:num w:numId="14">
    <w:abstractNumId w:val="20"/>
  </w:num>
  <w:num w:numId="15">
    <w:abstractNumId w:val="47"/>
  </w:num>
  <w:num w:numId="16">
    <w:abstractNumId w:val="23"/>
  </w:num>
  <w:num w:numId="17">
    <w:abstractNumId w:val="21"/>
  </w:num>
  <w:num w:numId="18">
    <w:abstractNumId w:val="40"/>
  </w:num>
  <w:num w:numId="19">
    <w:abstractNumId w:val="43"/>
  </w:num>
  <w:num w:numId="20">
    <w:abstractNumId w:val="36"/>
  </w:num>
  <w:num w:numId="21">
    <w:abstractNumId w:val="5"/>
  </w:num>
  <w:num w:numId="22">
    <w:abstractNumId w:val="14"/>
  </w:num>
  <w:num w:numId="23">
    <w:abstractNumId w:val="24"/>
  </w:num>
  <w:num w:numId="24">
    <w:abstractNumId w:val="28"/>
  </w:num>
  <w:num w:numId="25">
    <w:abstractNumId w:val="9"/>
  </w:num>
  <w:num w:numId="26">
    <w:abstractNumId w:val="13"/>
  </w:num>
  <w:num w:numId="27">
    <w:abstractNumId w:val="31"/>
  </w:num>
  <w:num w:numId="28">
    <w:abstractNumId w:val="45"/>
  </w:num>
  <w:num w:numId="29">
    <w:abstractNumId w:val="17"/>
  </w:num>
  <w:num w:numId="30">
    <w:abstractNumId w:val="22"/>
  </w:num>
  <w:num w:numId="31">
    <w:abstractNumId w:val="39"/>
  </w:num>
  <w:num w:numId="32">
    <w:abstractNumId w:val="33"/>
  </w:num>
  <w:num w:numId="33">
    <w:abstractNumId w:val="18"/>
  </w:num>
  <w:num w:numId="34">
    <w:abstractNumId w:val="35"/>
  </w:num>
  <w:num w:numId="35">
    <w:abstractNumId w:val="6"/>
  </w:num>
  <w:num w:numId="36">
    <w:abstractNumId w:val="10"/>
  </w:num>
  <w:num w:numId="37">
    <w:abstractNumId w:val="32"/>
  </w:num>
  <w:num w:numId="38">
    <w:abstractNumId w:val="2"/>
  </w:num>
  <w:num w:numId="39">
    <w:abstractNumId w:val="1"/>
  </w:num>
  <w:num w:numId="40">
    <w:abstractNumId w:val="0"/>
  </w:num>
  <w:num w:numId="41">
    <w:abstractNumId w:val="8"/>
  </w:num>
  <w:num w:numId="42">
    <w:abstractNumId w:val="38"/>
  </w:num>
  <w:num w:numId="43">
    <w:abstractNumId w:val="15"/>
  </w:num>
  <w:num w:numId="44">
    <w:abstractNumId w:val="7"/>
  </w:num>
  <w:num w:numId="45">
    <w:abstractNumId w:val="44"/>
  </w:num>
  <w:num w:numId="46">
    <w:abstractNumId w:val="34"/>
  </w:num>
  <w:num w:numId="47">
    <w:abstractNumId w:val="11"/>
  </w:num>
  <w:num w:numId="48">
    <w:abstractNumId w:val="12"/>
  </w:num>
  <w:num w:numId="49">
    <w:abstractNumId w:val="4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10">
    <w15:presenceInfo w15:providerId="None" w15:userId="vivoRev10"/>
  </w15:person>
  <w15:person w15:author="PINsr9">
    <w15:presenceInfo w15:providerId="None" w15:userId="PINsr9"/>
  </w15:person>
  <w15:person w15:author="PINsr3">
    <w15:presenceInfo w15:providerId="None" w15:userId="PINs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C6A"/>
    <w:rsid w:val="000118BA"/>
    <w:rsid w:val="00013F83"/>
    <w:rsid w:val="00017929"/>
    <w:rsid w:val="00047A5C"/>
    <w:rsid w:val="000706E0"/>
    <w:rsid w:val="000B5D0A"/>
    <w:rsid w:val="000E09F1"/>
    <w:rsid w:val="00105DAD"/>
    <w:rsid w:val="0014633F"/>
    <w:rsid w:val="00174696"/>
    <w:rsid w:val="00177F60"/>
    <w:rsid w:val="00185BF6"/>
    <w:rsid w:val="001942D1"/>
    <w:rsid w:val="001972E4"/>
    <w:rsid w:val="001C7974"/>
    <w:rsid w:val="001F0E88"/>
    <w:rsid w:val="001F2ABF"/>
    <w:rsid w:val="00203117"/>
    <w:rsid w:val="00214F72"/>
    <w:rsid w:val="0022446A"/>
    <w:rsid w:val="00227498"/>
    <w:rsid w:val="0025357C"/>
    <w:rsid w:val="00282F96"/>
    <w:rsid w:val="002A145B"/>
    <w:rsid w:val="002A1FD4"/>
    <w:rsid w:val="002A4A02"/>
    <w:rsid w:val="00300496"/>
    <w:rsid w:val="00302744"/>
    <w:rsid w:val="00307172"/>
    <w:rsid w:val="0031067B"/>
    <w:rsid w:val="003711E8"/>
    <w:rsid w:val="00392F8A"/>
    <w:rsid w:val="00395643"/>
    <w:rsid w:val="003B79AB"/>
    <w:rsid w:val="003D0F59"/>
    <w:rsid w:val="003E487C"/>
    <w:rsid w:val="003F6B50"/>
    <w:rsid w:val="0040393B"/>
    <w:rsid w:val="00415E95"/>
    <w:rsid w:val="00427497"/>
    <w:rsid w:val="00461451"/>
    <w:rsid w:val="00475C3B"/>
    <w:rsid w:val="004867D1"/>
    <w:rsid w:val="004E7069"/>
    <w:rsid w:val="005071EC"/>
    <w:rsid w:val="005171A5"/>
    <w:rsid w:val="005353D0"/>
    <w:rsid w:val="00546214"/>
    <w:rsid w:val="005527C9"/>
    <w:rsid w:val="00561B7B"/>
    <w:rsid w:val="005923ED"/>
    <w:rsid w:val="005C3A29"/>
    <w:rsid w:val="005D48F8"/>
    <w:rsid w:val="005E401B"/>
    <w:rsid w:val="006244E5"/>
    <w:rsid w:val="006500F9"/>
    <w:rsid w:val="00697D16"/>
    <w:rsid w:val="006A0147"/>
    <w:rsid w:val="006B79E8"/>
    <w:rsid w:val="006D7AE2"/>
    <w:rsid w:val="006E114C"/>
    <w:rsid w:val="00740C6A"/>
    <w:rsid w:val="00762259"/>
    <w:rsid w:val="007A792A"/>
    <w:rsid w:val="007B03DB"/>
    <w:rsid w:val="007C3F50"/>
    <w:rsid w:val="007E1D70"/>
    <w:rsid w:val="00855EE9"/>
    <w:rsid w:val="008A65DC"/>
    <w:rsid w:val="008B1461"/>
    <w:rsid w:val="008C2622"/>
    <w:rsid w:val="008D064A"/>
    <w:rsid w:val="008D2548"/>
    <w:rsid w:val="00920B26"/>
    <w:rsid w:val="00927C6D"/>
    <w:rsid w:val="00943B5F"/>
    <w:rsid w:val="009C3A7D"/>
    <w:rsid w:val="009C42AA"/>
    <w:rsid w:val="009C7863"/>
    <w:rsid w:val="009F6AF8"/>
    <w:rsid w:val="00A222D2"/>
    <w:rsid w:val="00A24D30"/>
    <w:rsid w:val="00A62310"/>
    <w:rsid w:val="00AD58B3"/>
    <w:rsid w:val="00AE14EF"/>
    <w:rsid w:val="00B057FC"/>
    <w:rsid w:val="00B1695F"/>
    <w:rsid w:val="00B22766"/>
    <w:rsid w:val="00B27207"/>
    <w:rsid w:val="00B363CE"/>
    <w:rsid w:val="00B70ECB"/>
    <w:rsid w:val="00BB0C39"/>
    <w:rsid w:val="00BE694C"/>
    <w:rsid w:val="00BF349A"/>
    <w:rsid w:val="00BF592A"/>
    <w:rsid w:val="00C11892"/>
    <w:rsid w:val="00C37252"/>
    <w:rsid w:val="00C56F06"/>
    <w:rsid w:val="00C57567"/>
    <w:rsid w:val="00CA3AF3"/>
    <w:rsid w:val="00CA5BDC"/>
    <w:rsid w:val="00CA77F4"/>
    <w:rsid w:val="00CE7B92"/>
    <w:rsid w:val="00D12A2C"/>
    <w:rsid w:val="00D30B95"/>
    <w:rsid w:val="00D32A94"/>
    <w:rsid w:val="00D5770A"/>
    <w:rsid w:val="00D67CA7"/>
    <w:rsid w:val="00D836E8"/>
    <w:rsid w:val="00DD6E56"/>
    <w:rsid w:val="00DF6BAB"/>
    <w:rsid w:val="00E10471"/>
    <w:rsid w:val="00E144E5"/>
    <w:rsid w:val="00E21147"/>
    <w:rsid w:val="00E3666B"/>
    <w:rsid w:val="00EA1F4B"/>
    <w:rsid w:val="00EA20F7"/>
    <w:rsid w:val="00EC40B8"/>
    <w:rsid w:val="00ED5C4A"/>
    <w:rsid w:val="00EE7B62"/>
    <w:rsid w:val="00F139C9"/>
    <w:rsid w:val="00F44854"/>
    <w:rsid w:val="00F535A3"/>
    <w:rsid w:val="00F73681"/>
    <w:rsid w:val="00F8464C"/>
    <w:rsid w:val="00F93FDD"/>
    <w:rsid w:val="00F962C9"/>
    <w:rsid w:val="00F97D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979EA"/>
  <w15:chartTrackingRefBased/>
  <w15:docId w15:val="{42AD9C5D-5C8D-4E53-A3F6-5CCB7171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qFormat/>
    <w:rsid w:val="00E10471"/>
    <w:pPr>
      <w:ind w:left="1702" w:hanging="1418"/>
    </w:pPr>
    <w:rPr>
      <w:color w:val="FF0000"/>
      <w:lang w:val="en-GB"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character" w:styleId="Hyperlink">
    <w:name w:val="Hyperlink"/>
    <w:uiPriority w:val="99"/>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E10471"/>
    <w:rPr>
      <w:color w:val="FF0000"/>
      <w:lang w:eastAsia="x-none"/>
    </w:rPr>
  </w:style>
  <w:style w:type="character" w:customStyle="1" w:styleId="Heading9Char">
    <w:name w:val="Heading 9 Char"/>
    <w:link w:val="Heading9"/>
    <w:rPr>
      <w:rFonts w:ascii="Arial" w:hAnsi="Arial"/>
      <w:sz w:val="36"/>
      <w:lang w:eastAsia="en-US"/>
    </w:rPr>
  </w:style>
  <w:style w:type="character" w:customStyle="1" w:styleId="TALChar">
    <w:name w:val="TAL Char"/>
    <w:link w:val="TAL"/>
    <w:rPr>
      <w:rFonts w:ascii="Arial" w:hAnsi="Arial"/>
      <w:sz w:val="18"/>
      <w:lang w:val="en-GB"/>
    </w:rPr>
  </w:style>
  <w:style w:type="character" w:customStyle="1" w:styleId="B1Char">
    <w:name w:val="B1 Char"/>
    <w:link w:val="B1"/>
    <w:rPr>
      <w:lang w:eastAsia="en-US"/>
    </w:rPr>
  </w:style>
  <w:style w:type="character" w:customStyle="1" w:styleId="NOZchn">
    <w:name w:val="NO Zchn"/>
    <w:link w:val="NO"/>
    <w:rPr>
      <w:lang w:eastAsia="en-US"/>
    </w:rPr>
  </w:style>
  <w:style w:type="character" w:customStyle="1" w:styleId="EXChar">
    <w:name w:val="EX Char"/>
    <w:link w:val="EX"/>
    <w:locked/>
    <w:rPr>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TFChar">
    <w:name w:val="TF Char"/>
    <w:link w:val="TF"/>
    <w:rPr>
      <w:rFonts w:ascii="Arial" w:hAnsi="Arial"/>
      <w:b/>
      <w:lang w:val="en-GB" w:eastAsia="en-US"/>
    </w:rPr>
  </w:style>
  <w:style w:type="numbering" w:customStyle="1" w:styleId="1">
    <w:name w:val="无列表1"/>
    <w:next w:val="No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erChar">
    <w:name w:val="Header Char"/>
    <w:link w:val="Header"/>
    <w:rPr>
      <w:rFonts w:ascii="Arial" w:hAnsi="Arial"/>
      <w:b/>
      <w:noProof/>
      <w:sz w:val="18"/>
      <w:lang w:val="en-GB" w:eastAsia="en-US" w:bidi="ar-SA"/>
    </w:rPr>
  </w:style>
  <w:style w:type="character" w:customStyle="1" w:styleId="FooterChar">
    <w:name w:val="Footer Char"/>
    <w:link w:val="Footer"/>
    <w:rPr>
      <w:rFonts w:ascii="Arial" w:hAnsi="Arial"/>
      <w:b/>
      <w:i/>
      <w:noProof/>
      <w:sz w:val="18"/>
      <w:lang w:val="en-GB" w:eastAsia="en-US"/>
    </w:rPr>
  </w:style>
  <w:style w:type="character" w:customStyle="1" w:styleId="ListBullet2Char">
    <w:name w:val="List Bullet 2 Char"/>
    <w:link w:val="ListBullet2"/>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rPr>
      <w:lang w:val="en-GB" w:eastAsia="en-US"/>
    </w:rPr>
  </w:style>
  <w:style w:type="paragraph" w:customStyle="1" w:styleId="CharChar1CharChar">
    <w:name w:val="Char Char1 Char Char"/>
    <w:semiHidden/>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Pr>
      <w:rFonts w:eastAsia="Batang"/>
      <w:lang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rFonts w:eastAsia="Batang"/>
      <w:lang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pPr>
      <w:ind w:left="720"/>
    </w:pPr>
    <w:rPr>
      <w:rFonts w:eastAsia="Batang"/>
    </w:rPr>
  </w:style>
  <w:style w:type="character" w:customStyle="1" w:styleId="TAHCar">
    <w:name w:val="TAH Car"/>
    <w:link w:val="TAH"/>
    <w:rPr>
      <w:rFonts w:ascii="Arial" w:hAnsi="Arial"/>
      <w:b/>
      <w:sz w:val="18"/>
      <w:lang w:val="en-GB"/>
    </w:rPr>
  </w:style>
  <w:style w:type="character" w:customStyle="1" w:styleId="B2Char">
    <w:name w:val="B2 Char"/>
    <w:link w:val="B2"/>
    <w:rPr>
      <w:lang w:val="en-GB" w:eastAsia="en-US"/>
    </w:rPr>
  </w:style>
  <w:style w:type="paragraph" w:styleId="BalloonText">
    <w:name w:val="Balloon Text"/>
    <w:basedOn w:val="Normal"/>
    <w:link w:val="BalloonTextChar"/>
    <w:rsid w:val="00943B5F"/>
    <w:pPr>
      <w:spacing w:after="0"/>
    </w:pPr>
    <w:rPr>
      <w:rFonts w:ascii="Segoe UI" w:hAnsi="Segoe UI" w:cs="Segoe UI"/>
      <w:sz w:val="18"/>
      <w:szCs w:val="18"/>
    </w:rPr>
  </w:style>
  <w:style w:type="character" w:customStyle="1" w:styleId="BalloonTextChar">
    <w:name w:val="Balloon Text Char"/>
    <w:basedOn w:val="DefaultParagraphFont"/>
    <w:link w:val="BalloonText"/>
    <w:rsid w:val="00943B5F"/>
    <w:rPr>
      <w:rFonts w:ascii="Segoe UI" w:hAnsi="Segoe UI" w:cs="Segoe UI"/>
      <w:sz w:val="18"/>
      <w:szCs w:val="18"/>
      <w:lang w:eastAsia="en-US"/>
    </w:rPr>
  </w:style>
  <w:style w:type="character" w:customStyle="1" w:styleId="EXCar">
    <w:name w:val="EX Car"/>
    <w:basedOn w:val="DefaultParagraphFont"/>
    <w:rsid w:val="009F6AF8"/>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536091794">
      <w:bodyDiv w:val="1"/>
      <w:marLeft w:val="0"/>
      <w:marRight w:val="0"/>
      <w:marTop w:val="0"/>
      <w:marBottom w:val="0"/>
      <w:divBdr>
        <w:top w:val="none" w:sz="0" w:space="0" w:color="auto"/>
        <w:left w:val="none" w:sz="0" w:space="0" w:color="auto"/>
        <w:bottom w:val="none" w:sz="0" w:space="0" w:color="auto"/>
        <w:right w:val="none" w:sz="0" w:space="0" w:color="auto"/>
      </w:divBdr>
    </w:div>
    <w:div w:id="645739127">
      <w:bodyDiv w:val="1"/>
      <w:marLeft w:val="0"/>
      <w:marRight w:val="0"/>
      <w:marTop w:val="0"/>
      <w:marBottom w:val="0"/>
      <w:divBdr>
        <w:top w:val="none" w:sz="0" w:space="0" w:color="auto"/>
        <w:left w:val="none" w:sz="0" w:space="0" w:color="auto"/>
        <w:bottom w:val="none" w:sz="0" w:space="0" w:color="auto"/>
        <w:right w:val="none" w:sz="0" w:space="0" w:color="auto"/>
      </w:divBdr>
    </w:div>
    <w:div w:id="1139348738">
      <w:bodyDiv w:val="1"/>
      <w:marLeft w:val="0"/>
      <w:marRight w:val="0"/>
      <w:marTop w:val="0"/>
      <w:marBottom w:val="0"/>
      <w:divBdr>
        <w:top w:val="none" w:sz="0" w:space="0" w:color="auto"/>
        <w:left w:val="none" w:sz="0" w:space="0" w:color="auto"/>
        <w:bottom w:val="none" w:sz="0" w:space="0" w:color="auto"/>
        <w:right w:val="none" w:sz="0" w:space="0" w:color="auto"/>
      </w:divBdr>
    </w:div>
    <w:div w:id="1537235423">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8472814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245DD-16F0-4421-8166-2F4EDB411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1322</Words>
  <Characters>7538</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标题</vt:lpstr>
      </vt:variant>
      <vt:variant>
        <vt:i4>100</vt:i4>
      </vt:variant>
    </vt:vector>
  </HeadingPairs>
  <TitlesOfParts>
    <vt:vector size="102" baseType="lpstr">
      <vt:lpstr>3GPP TR 23.761</vt:lpstr>
      <vt:lpstr>3GPP TR 23.739</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8843</CharactersWithSpaces>
  <SharedDoc>false</SharedDoc>
  <HyperlinkBase/>
  <HLinks>
    <vt:vector size="414" baseType="variant">
      <vt:variant>
        <vt:i4>1179698</vt:i4>
      </vt:variant>
      <vt:variant>
        <vt:i4>412</vt:i4>
      </vt:variant>
      <vt:variant>
        <vt:i4>0</vt:i4>
      </vt:variant>
      <vt:variant>
        <vt:i4>5</vt:i4>
      </vt:variant>
      <vt:variant>
        <vt:lpwstr/>
      </vt:variant>
      <vt:variant>
        <vt:lpwstr>_Toc31104246</vt:lpwstr>
      </vt:variant>
      <vt:variant>
        <vt:i4>1114162</vt:i4>
      </vt:variant>
      <vt:variant>
        <vt:i4>406</vt:i4>
      </vt:variant>
      <vt:variant>
        <vt:i4>0</vt:i4>
      </vt:variant>
      <vt:variant>
        <vt:i4>5</vt:i4>
      </vt:variant>
      <vt:variant>
        <vt:lpwstr/>
      </vt:variant>
      <vt:variant>
        <vt:lpwstr>_Toc31104245</vt:lpwstr>
      </vt:variant>
      <vt:variant>
        <vt:i4>1048626</vt:i4>
      </vt:variant>
      <vt:variant>
        <vt:i4>400</vt:i4>
      </vt:variant>
      <vt:variant>
        <vt:i4>0</vt:i4>
      </vt:variant>
      <vt:variant>
        <vt:i4>5</vt:i4>
      </vt:variant>
      <vt:variant>
        <vt:lpwstr/>
      </vt:variant>
      <vt:variant>
        <vt:lpwstr>_Toc31104244</vt:lpwstr>
      </vt:variant>
      <vt:variant>
        <vt:i4>1507378</vt:i4>
      </vt:variant>
      <vt:variant>
        <vt:i4>394</vt:i4>
      </vt:variant>
      <vt:variant>
        <vt:i4>0</vt:i4>
      </vt:variant>
      <vt:variant>
        <vt:i4>5</vt:i4>
      </vt:variant>
      <vt:variant>
        <vt:lpwstr/>
      </vt:variant>
      <vt:variant>
        <vt:lpwstr>_Toc31104243</vt:lpwstr>
      </vt:variant>
      <vt:variant>
        <vt:i4>1441842</vt:i4>
      </vt:variant>
      <vt:variant>
        <vt:i4>388</vt:i4>
      </vt:variant>
      <vt:variant>
        <vt:i4>0</vt:i4>
      </vt:variant>
      <vt:variant>
        <vt:i4>5</vt:i4>
      </vt:variant>
      <vt:variant>
        <vt:lpwstr/>
      </vt:variant>
      <vt:variant>
        <vt:lpwstr>_Toc31104242</vt:lpwstr>
      </vt:variant>
      <vt:variant>
        <vt:i4>1376306</vt:i4>
      </vt:variant>
      <vt:variant>
        <vt:i4>382</vt:i4>
      </vt:variant>
      <vt:variant>
        <vt:i4>0</vt:i4>
      </vt:variant>
      <vt:variant>
        <vt:i4>5</vt:i4>
      </vt:variant>
      <vt:variant>
        <vt:lpwstr/>
      </vt:variant>
      <vt:variant>
        <vt:lpwstr>_Toc31104241</vt:lpwstr>
      </vt:variant>
      <vt:variant>
        <vt:i4>1310770</vt:i4>
      </vt:variant>
      <vt:variant>
        <vt:i4>376</vt:i4>
      </vt:variant>
      <vt:variant>
        <vt:i4>0</vt:i4>
      </vt:variant>
      <vt:variant>
        <vt:i4>5</vt:i4>
      </vt:variant>
      <vt:variant>
        <vt:lpwstr/>
      </vt:variant>
      <vt:variant>
        <vt:lpwstr>_Toc31104240</vt:lpwstr>
      </vt:variant>
      <vt:variant>
        <vt:i4>1900597</vt:i4>
      </vt:variant>
      <vt:variant>
        <vt:i4>370</vt:i4>
      </vt:variant>
      <vt:variant>
        <vt:i4>0</vt:i4>
      </vt:variant>
      <vt:variant>
        <vt:i4>5</vt:i4>
      </vt:variant>
      <vt:variant>
        <vt:lpwstr/>
      </vt:variant>
      <vt:variant>
        <vt:lpwstr>_Toc31104239</vt:lpwstr>
      </vt:variant>
      <vt:variant>
        <vt:i4>1835061</vt:i4>
      </vt:variant>
      <vt:variant>
        <vt:i4>364</vt:i4>
      </vt:variant>
      <vt:variant>
        <vt:i4>0</vt:i4>
      </vt:variant>
      <vt:variant>
        <vt:i4>5</vt:i4>
      </vt:variant>
      <vt:variant>
        <vt:lpwstr/>
      </vt:variant>
      <vt:variant>
        <vt:lpwstr>_Toc31104238</vt:lpwstr>
      </vt:variant>
      <vt:variant>
        <vt:i4>1245237</vt:i4>
      </vt:variant>
      <vt:variant>
        <vt:i4>358</vt:i4>
      </vt:variant>
      <vt:variant>
        <vt:i4>0</vt:i4>
      </vt:variant>
      <vt:variant>
        <vt:i4>5</vt:i4>
      </vt:variant>
      <vt:variant>
        <vt:lpwstr/>
      </vt:variant>
      <vt:variant>
        <vt:lpwstr>_Toc31104237</vt:lpwstr>
      </vt:variant>
      <vt:variant>
        <vt:i4>1179701</vt:i4>
      </vt:variant>
      <vt:variant>
        <vt:i4>352</vt:i4>
      </vt:variant>
      <vt:variant>
        <vt:i4>0</vt:i4>
      </vt:variant>
      <vt:variant>
        <vt:i4>5</vt:i4>
      </vt:variant>
      <vt:variant>
        <vt:lpwstr/>
      </vt:variant>
      <vt:variant>
        <vt:lpwstr>_Toc31104236</vt:lpwstr>
      </vt:variant>
      <vt:variant>
        <vt:i4>1114165</vt:i4>
      </vt:variant>
      <vt:variant>
        <vt:i4>346</vt:i4>
      </vt:variant>
      <vt:variant>
        <vt:i4>0</vt:i4>
      </vt:variant>
      <vt:variant>
        <vt:i4>5</vt:i4>
      </vt:variant>
      <vt:variant>
        <vt:lpwstr/>
      </vt:variant>
      <vt:variant>
        <vt:lpwstr>_Toc31104235</vt:lpwstr>
      </vt:variant>
      <vt:variant>
        <vt:i4>1048629</vt:i4>
      </vt:variant>
      <vt:variant>
        <vt:i4>340</vt:i4>
      </vt:variant>
      <vt:variant>
        <vt:i4>0</vt:i4>
      </vt:variant>
      <vt:variant>
        <vt:i4>5</vt:i4>
      </vt:variant>
      <vt:variant>
        <vt:lpwstr/>
      </vt:variant>
      <vt:variant>
        <vt:lpwstr>_Toc31104234</vt:lpwstr>
      </vt:variant>
      <vt:variant>
        <vt:i4>1507381</vt:i4>
      </vt:variant>
      <vt:variant>
        <vt:i4>334</vt:i4>
      </vt:variant>
      <vt:variant>
        <vt:i4>0</vt:i4>
      </vt:variant>
      <vt:variant>
        <vt:i4>5</vt:i4>
      </vt:variant>
      <vt:variant>
        <vt:lpwstr/>
      </vt:variant>
      <vt:variant>
        <vt:lpwstr>_Toc31104233</vt:lpwstr>
      </vt:variant>
      <vt:variant>
        <vt:i4>1441845</vt:i4>
      </vt:variant>
      <vt:variant>
        <vt:i4>328</vt:i4>
      </vt:variant>
      <vt:variant>
        <vt:i4>0</vt:i4>
      </vt:variant>
      <vt:variant>
        <vt:i4>5</vt:i4>
      </vt:variant>
      <vt:variant>
        <vt:lpwstr/>
      </vt:variant>
      <vt:variant>
        <vt:lpwstr>_Toc31104232</vt:lpwstr>
      </vt:variant>
      <vt:variant>
        <vt:i4>1376309</vt:i4>
      </vt:variant>
      <vt:variant>
        <vt:i4>322</vt:i4>
      </vt:variant>
      <vt:variant>
        <vt:i4>0</vt:i4>
      </vt:variant>
      <vt:variant>
        <vt:i4>5</vt:i4>
      </vt:variant>
      <vt:variant>
        <vt:lpwstr/>
      </vt:variant>
      <vt:variant>
        <vt:lpwstr>_Toc31104231</vt:lpwstr>
      </vt:variant>
      <vt:variant>
        <vt:i4>1310773</vt:i4>
      </vt:variant>
      <vt:variant>
        <vt:i4>316</vt:i4>
      </vt:variant>
      <vt:variant>
        <vt:i4>0</vt:i4>
      </vt:variant>
      <vt:variant>
        <vt:i4>5</vt:i4>
      </vt:variant>
      <vt:variant>
        <vt:lpwstr/>
      </vt:variant>
      <vt:variant>
        <vt:lpwstr>_Toc31104230</vt:lpwstr>
      </vt:variant>
      <vt:variant>
        <vt:i4>1900596</vt:i4>
      </vt:variant>
      <vt:variant>
        <vt:i4>310</vt:i4>
      </vt:variant>
      <vt:variant>
        <vt:i4>0</vt:i4>
      </vt:variant>
      <vt:variant>
        <vt:i4>5</vt:i4>
      </vt:variant>
      <vt:variant>
        <vt:lpwstr/>
      </vt:variant>
      <vt:variant>
        <vt:lpwstr>_Toc31104229</vt:lpwstr>
      </vt:variant>
      <vt:variant>
        <vt:i4>1835060</vt:i4>
      </vt:variant>
      <vt:variant>
        <vt:i4>304</vt:i4>
      </vt:variant>
      <vt:variant>
        <vt:i4>0</vt:i4>
      </vt:variant>
      <vt:variant>
        <vt:i4>5</vt:i4>
      </vt:variant>
      <vt:variant>
        <vt:lpwstr/>
      </vt:variant>
      <vt:variant>
        <vt:lpwstr>_Toc31104228</vt:lpwstr>
      </vt:variant>
      <vt:variant>
        <vt:i4>1245236</vt:i4>
      </vt:variant>
      <vt:variant>
        <vt:i4>298</vt:i4>
      </vt:variant>
      <vt:variant>
        <vt:i4>0</vt:i4>
      </vt:variant>
      <vt:variant>
        <vt:i4>5</vt:i4>
      </vt:variant>
      <vt:variant>
        <vt:lpwstr/>
      </vt:variant>
      <vt:variant>
        <vt:lpwstr>_Toc31104227</vt:lpwstr>
      </vt:variant>
      <vt:variant>
        <vt:i4>1179700</vt:i4>
      </vt:variant>
      <vt:variant>
        <vt:i4>292</vt:i4>
      </vt:variant>
      <vt:variant>
        <vt:i4>0</vt:i4>
      </vt:variant>
      <vt:variant>
        <vt:i4>5</vt:i4>
      </vt:variant>
      <vt:variant>
        <vt:lpwstr/>
      </vt:variant>
      <vt:variant>
        <vt:lpwstr>_Toc31104226</vt:lpwstr>
      </vt:variant>
      <vt:variant>
        <vt:i4>1114164</vt:i4>
      </vt:variant>
      <vt:variant>
        <vt:i4>286</vt:i4>
      </vt:variant>
      <vt:variant>
        <vt:i4>0</vt:i4>
      </vt:variant>
      <vt:variant>
        <vt:i4>5</vt:i4>
      </vt:variant>
      <vt:variant>
        <vt:lpwstr/>
      </vt:variant>
      <vt:variant>
        <vt:lpwstr>_Toc31104225</vt:lpwstr>
      </vt:variant>
      <vt:variant>
        <vt:i4>1048628</vt:i4>
      </vt:variant>
      <vt:variant>
        <vt:i4>280</vt:i4>
      </vt:variant>
      <vt:variant>
        <vt:i4>0</vt:i4>
      </vt:variant>
      <vt:variant>
        <vt:i4>5</vt:i4>
      </vt:variant>
      <vt:variant>
        <vt:lpwstr/>
      </vt:variant>
      <vt:variant>
        <vt:lpwstr>_Toc31104224</vt:lpwstr>
      </vt:variant>
      <vt:variant>
        <vt:i4>1507380</vt:i4>
      </vt:variant>
      <vt:variant>
        <vt:i4>274</vt:i4>
      </vt:variant>
      <vt:variant>
        <vt:i4>0</vt:i4>
      </vt:variant>
      <vt:variant>
        <vt:i4>5</vt:i4>
      </vt:variant>
      <vt:variant>
        <vt:lpwstr/>
      </vt:variant>
      <vt:variant>
        <vt:lpwstr>_Toc31104223</vt:lpwstr>
      </vt:variant>
      <vt:variant>
        <vt:i4>1441844</vt:i4>
      </vt:variant>
      <vt:variant>
        <vt:i4>268</vt:i4>
      </vt:variant>
      <vt:variant>
        <vt:i4>0</vt:i4>
      </vt:variant>
      <vt:variant>
        <vt:i4>5</vt:i4>
      </vt:variant>
      <vt:variant>
        <vt:lpwstr/>
      </vt:variant>
      <vt:variant>
        <vt:lpwstr>_Toc31104222</vt:lpwstr>
      </vt:variant>
      <vt:variant>
        <vt:i4>1376308</vt:i4>
      </vt:variant>
      <vt:variant>
        <vt:i4>262</vt:i4>
      </vt:variant>
      <vt:variant>
        <vt:i4>0</vt:i4>
      </vt:variant>
      <vt:variant>
        <vt:i4>5</vt:i4>
      </vt:variant>
      <vt:variant>
        <vt:lpwstr/>
      </vt:variant>
      <vt:variant>
        <vt:lpwstr>_Toc31104221</vt:lpwstr>
      </vt:variant>
      <vt:variant>
        <vt:i4>1310772</vt:i4>
      </vt:variant>
      <vt:variant>
        <vt:i4>256</vt:i4>
      </vt:variant>
      <vt:variant>
        <vt:i4>0</vt:i4>
      </vt:variant>
      <vt:variant>
        <vt:i4>5</vt:i4>
      </vt:variant>
      <vt:variant>
        <vt:lpwstr/>
      </vt:variant>
      <vt:variant>
        <vt:lpwstr>_Toc31104220</vt:lpwstr>
      </vt:variant>
      <vt:variant>
        <vt:i4>1900599</vt:i4>
      </vt:variant>
      <vt:variant>
        <vt:i4>250</vt:i4>
      </vt:variant>
      <vt:variant>
        <vt:i4>0</vt:i4>
      </vt:variant>
      <vt:variant>
        <vt:i4>5</vt:i4>
      </vt:variant>
      <vt:variant>
        <vt:lpwstr/>
      </vt:variant>
      <vt:variant>
        <vt:lpwstr>_Toc31104219</vt:lpwstr>
      </vt:variant>
      <vt:variant>
        <vt:i4>1835063</vt:i4>
      </vt:variant>
      <vt:variant>
        <vt:i4>244</vt:i4>
      </vt:variant>
      <vt:variant>
        <vt:i4>0</vt:i4>
      </vt:variant>
      <vt:variant>
        <vt:i4>5</vt:i4>
      </vt:variant>
      <vt:variant>
        <vt:lpwstr/>
      </vt:variant>
      <vt:variant>
        <vt:lpwstr>_Toc31104218</vt:lpwstr>
      </vt:variant>
      <vt:variant>
        <vt:i4>1245239</vt:i4>
      </vt:variant>
      <vt:variant>
        <vt:i4>238</vt:i4>
      </vt:variant>
      <vt:variant>
        <vt:i4>0</vt:i4>
      </vt:variant>
      <vt:variant>
        <vt:i4>5</vt:i4>
      </vt:variant>
      <vt:variant>
        <vt:lpwstr/>
      </vt:variant>
      <vt:variant>
        <vt:lpwstr>_Toc31104217</vt:lpwstr>
      </vt:variant>
      <vt:variant>
        <vt:i4>1179703</vt:i4>
      </vt:variant>
      <vt:variant>
        <vt:i4>232</vt:i4>
      </vt:variant>
      <vt:variant>
        <vt:i4>0</vt:i4>
      </vt:variant>
      <vt:variant>
        <vt:i4>5</vt:i4>
      </vt:variant>
      <vt:variant>
        <vt:lpwstr/>
      </vt:variant>
      <vt:variant>
        <vt:lpwstr>_Toc31104216</vt:lpwstr>
      </vt:variant>
      <vt:variant>
        <vt:i4>1114167</vt:i4>
      </vt:variant>
      <vt:variant>
        <vt:i4>226</vt:i4>
      </vt:variant>
      <vt:variant>
        <vt:i4>0</vt:i4>
      </vt:variant>
      <vt:variant>
        <vt:i4>5</vt:i4>
      </vt:variant>
      <vt:variant>
        <vt:lpwstr/>
      </vt:variant>
      <vt:variant>
        <vt:lpwstr>_Toc31104215</vt:lpwstr>
      </vt:variant>
      <vt:variant>
        <vt:i4>1048631</vt:i4>
      </vt:variant>
      <vt:variant>
        <vt:i4>220</vt:i4>
      </vt:variant>
      <vt:variant>
        <vt:i4>0</vt:i4>
      </vt:variant>
      <vt:variant>
        <vt:i4>5</vt:i4>
      </vt:variant>
      <vt:variant>
        <vt:lpwstr/>
      </vt:variant>
      <vt:variant>
        <vt:lpwstr>_Toc31104214</vt:lpwstr>
      </vt:variant>
      <vt:variant>
        <vt:i4>1507383</vt:i4>
      </vt:variant>
      <vt:variant>
        <vt:i4>214</vt:i4>
      </vt:variant>
      <vt:variant>
        <vt:i4>0</vt:i4>
      </vt:variant>
      <vt:variant>
        <vt:i4>5</vt:i4>
      </vt:variant>
      <vt:variant>
        <vt:lpwstr/>
      </vt:variant>
      <vt:variant>
        <vt:lpwstr>_Toc31104213</vt:lpwstr>
      </vt:variant>
      <vt:variant>
        <vt:i4>1441847</vt:i4>
      </vt:variant>
      <vt:variant>
        <vt:i4>208</vt:i4>
      </vt:variant>
      <vt:variant>
        <vt:i4>0</vt:i4>
      </vt:variant>
      <vt:variant>
        <vt:i4>5</vt:i4>
      </vt:variant>
      <vt:variant>
        <vt:lpwstr/>
      </vt:variant>
      <vt:variant>
        <vt:lpwstr>_Toc31104212</vt:lpwstr>
      </vt:variant>
      <vt:variant>
        <vt:i4>1376311</vt:i4>
      </vt:variant>
      <vt:variant>
        <vt:i4>202</vt:i4>
      </vt:variant>
      <vt:variant>
        <vt:i4>0</vt:i4>
      </vt:variant>
      <vt:variant>
        <vt:i4>5</vt:i4>
      </vt:variant>
      <vt:variant>
        <vt:lpwstr/>
      </vt:variant>
      <vt:variant>
        <vt:lpwstr>_Toc31104211</vt:lpwstr>
      </vt:variant>
      <vt:variant>
        <vt:i4>1310775</vt:i4>
      </vt:variant>
      <vt:variant>
        <vt:i4>196</vt:i4>
      </vt:variant>
      <vt:variant>
        <vt:i4>0</vt:i4>
      </vt:variant>
      <vt:variant>
        <vt:i4>5</vt:i4>
      </vt:variant>
      <vt:variant>
        <vt:lpwstr/>
      </vt:variant>
      <vt:variant>
        <vt:lpwstr>_Toc31104210</vt:lpwstr>
      </vt:variant>
      <vt:variant>
        <vt:i4>1900598</vt:i4>
      </vt:variant>
      <vt:variant>
        <vt:i4>190</vt:i4>
      </vt:variant>
      <vt:variant>
        <vt:i4>0</vt:i4>
      </vt:variant>
      <vt:variant>
        <vt:i4>5</vt:i4>
      </vt:variant>
      <vt:variant>
        <vt:lpwstr/>
      </vt:variant>
      <vt:variant>
        <vt:lpwstr>_Toc31104209</vt:lpwstr>
      </vt:variant>
      <vt:variant>
        <vt:i4>1835062</vt:i4>
      </vt:variant>
      <vt:variant>
        <vt:i4>184</vt:i4>
      </vt:variant>
      <vt:variant>
        <vt:i4>0</vt:i4>
      </vt:variant>
      <vt:variant>
        <vt:i4>5</vt:i4>
      </vt:variant>
      <vt:variant>
        <vt:lpwstr/>
      </vt:variant>
      <vt:variant>
        <vt:lpwstr>_Toc31104208</vt:lpwstr>
      </vt:variant>
      <vt:variant>
        <vt:i4>1245238</vt:i4>
      </vt:variant>
      <vt:variant>
        <vt:i4>178</vt:i4>
      </vt:variant>
      <vt:variant>
        <vt:i4>0</vt:i4>
      </vt:variant>
      <vt:variant>
        <vt:i4>5</vt:i4>
      </vt:variant>
      <vt:variant>
        <vt:lpwstr/>
      </vt:variant>
      <vt:variant>
        <vt:lpwstr>_Toc31104207</vt:lpwstr>
      </vt:variant>
      <vt:variant>
        <vt:i4>1179702</vt:i4>
      </vt:variant>
      <vt:variant>
        <vt:i4>172</vt:i4>
      </vt:variant>
      <vt:variant>
        <vt:i4>0</vt:i4>
      </vt:variant>
      <vt:variant>
        <vt:i4>5</vt:i4>
      </vt:variant>
      <vt:variant>
        <vt:lpwstr/>
      </vt:variant>
      <vt:variant>
        <vt:lpwstr>_Toc31104206</vt:lpwstr>
      </vt:variant>
      <vt:variant>
        <vt:i4>1114166</vt:i4>
      </vt:variant>
      <vt:variant>
        <vt:i4>166</vt:i4>
      </vt:variant>
      <vt:variant>
        <vt:i4>0</vt:i4>
      </vt:variant>
      <vt:variant>
        <vt:i4>5</vt:i4>
      </vt:variant>
      <vt:variant>
        <vt:lpwstr/>
      </vt:variant>
      <vt:variant>
        <vt:lpwstr>_Toc31104205</vt:lpwstr>
      </vt:variant>
      <vt:variant>
        <vt:i4>1048630</vt:i4>
      </vt:variant>
      <vt:variant>
        <vt:i4>160</vt:i4>
      </vt:variant>
      <vt:variant>
        <vt:i4>0</vt:i4>
      </vt:variant>
      <vt:variant>
        <vt:i4>5</vt:i4>
      </vt:variant>
      <vt:variant>
        <vt:lpwstr/>
      </vt:variant>
      <vt:variant>
        <vt:lpwstr>_Toc31104204</vt:lpwstr>
      </vt:variant>
      <vt:variant>
        <vt:i4>1507382</vt:i4>
      </vt:variant>
      <vt:variant>
        <vt:i4>154</vt:i4>
      </vt:variant>
      <vt:variant>
        <vt:i4>0</vt:i4>
      </vt:variant>
      <vt:variant>
        <vt:i4>5</vt:i4>
      </vt:variant>
      <vt:variant>
        <vt:lpwstr/>
      </vt:variant>
      <vt:variant>
        <vt:lpwstr>_Toc31104203</vt:lpwstr>
      </vt:variant>
      <vt:variant>
        <vt:i4>1441846</vt:i4>
      </vt:variant>
      <vt:variant>
        <vt:i4>148</vt:i4>
      </vt:variant>
      <vt:variant>
        <vt:i4>0</vt:i4>
      </vt:variant>
      <vt:variant>
        <vt:i4>5</vt:i4>
      </vt:variant>
      <vt:variant>
        <vt:lpwstr/>
      </vt:variant>
      <vt:variant>
        <vt:lpwstr>_Toc31104202</vt:lpwstr>
      </vt:variant>
      <vt:variant>
        <vt:i4>1376310</vt:i4>
      </vt:variant>
      <vt:variant>
        <vt:i4>142</vt:i4>
      </vt:variant>
      <vt:variant>
        <vt:i4>0</vt:i4>
      </vt:variant>
      <vt:variant>
        <vt:i4>5</vt:i4>
      </vt:variant>
      <vt:variant>
        <vt:lpwstr/>
      </vt:variant>
      <vt:variant>
        <vt:lpwstr>_Toc31104201</vt:lpwstr>
      </vt:variant>
      <vt:variant>
        <vt:i4>1310774</vt:i4>
      </vt:variant>
      <vt:variant>
        <vt:i4>136</vt:i4>
      </vt:variant>
      <vt:variant>
        <vt:i4>0</vt:i4>
      </vt:variant>
      <vt:variant>
        <vt:i4>5</vt:i4>
      </vt:variant>
      <vt:variant>
        <vt:lpwstr/>
      </vt:variant>
      <vt:variant>
        <vt:lpwstr>_Toc31104200</vt:lpwstr>
      </vt:variant>
      <vt:variant>
        <vt:i4>1966143</vt:i4>
      </vt:variant>
      <vt:variant>
        <vt:i4>130</vt:i4>
      </vt:variant>
      <vt:variant>
        <vt:i4>0</vt:i4>
      </vt:variant>
      <vt:variant>
        <vt:i4>5</vt:i4>
      </vt:variant>
      <vt:variant>
        <vt:lpwstr/>
      </vt:variant>
      <vt:variant>
        <vt:lpwstr>_Toc31104199</vt:lpwstr>
      </vt:variant>
      <vt:variant>
        <vt:i4>2031679</vt:i4>
      </vt:variant>
      <vt:variant>
        <vt:i4>124</vt:i4>
      </vt:variant>
      <vt:variant>
        <vt:i4>0</vt:i4>
      </vt:variant>
      <vt:variant>
        <vt:i4>5</vt:i4>
      </vt:variant>
      <vt:variant>
        <vt:lpwstr/>
      </vt:variant>
      <vt:variant>
        <vt:lpwstr>_Toc31104198</vt:lpwstr>
      </vt:variant>
      <vt:variant>
        <vt:i4>1048639</vt:i4>
      </vt:variant>
      <vt:variant>
        <vt:i4>118</vt:i4>
      </vt:variant>
      <vt:variant>
        <vt:i4>0</vt:i4>
      </vt:variant>
      <vt:variant>
        <vt:i4>5</vt:i4>
      </vt:variant>
      <vt:variant>
        <vt:lpwstr/>
      </vt:variant>
      <vt:variant>
        <vt:lpwstr>_Toc31104197</vt:lpwstr>
      </vt:variant>
      <vt:variant>
        <vt:i4>1114175</vt:i4>
      </vt:variant>
      <vt:variant>
        <vt:i4>112</vt:i4>
      </vt:variant>
      <vt:variant>
        <vt:i4>0</vt:i4>
      </vt:variant>
      <vt:variant>
        <vt:i4>5</vt:i4>
      </vt:variant>
      <vt:variant>
        <vt:lpwstr/>
      </vt:variant>
      <vt:variant>
        <vt:lpwstr>_Toc31104196</vt:lpwstr>
      </vt:variant>
      <vt:variant>
        <vt:i4>1179711</vt:i4>
      </vt:variant>
      <vt:variant>
        <vt:i4>106</vt:i4>
      </vt:variant>
      <vt:variant>
        <vt:i4>0</vt:i4>
      </vt:variant>
      <vt:variant>
        <vt:i4>5</vt:i4>
      </vt:variant>
      <vt:variant>
        <vt:lpwstr/>
      </vt:variant>
      <vt:variant>
        <vt:lpwstr>_Toc31104195</vt:lpwstr>
      </vt:variant>
      <vt:variant>
        <vt:i4>1245247</vt:i4>
      </vt:variant>
      <vt:variant>
        <vt:i4>100</vt:i4>
      </vt:variant>
      <vt:variant>
        <vt:i4>0</vt:i4>
      </vt:variant>
      <vt:variant>
        <vt:i4>5</vt:i4>
      </vt:variant>
      <vt:variant>
        <vt:lpwstr/>
      </vt:variant>
      <vt:variant>
        <vt:lpwstr>_Toc31104194</vt:lpwstr>
      </vt:variant>
      <vt:variant>
        <vt:i4>1310783</vt:i4>
      </vt:variant>
      <vt:variant>
        <vt:i4>94</vt:i4>
      </vt:variant>
      <vt:variant>
        <vt:i4>0</vt:i4>
      </vt:variant>
      <vt:variant>
        <vt:i4>5</vt:i4>
      </vt:variant>
      <vt:variant>
        <vt:lpwstr/>
      </vt:variant>
      <vt:variant>
        <vt:lpwstr>_Toc31104193</vt:lpwstr>
      </vt:variant>
      <vt:variant>
        <vt:i4>1376319</vt:i4>
      </vt:variant>
      <vt:variant>
        <vt:i4>88</vt:i4>
      </vt:variant>
      <vt:variant>
        <vt:i4>0</vt:i4>
      </vt:variant>
      <vt:variant>
        <vt:i4>5</vt:i4>
      </vt:variant>
      <vt:variant>
        <vt:lpwstr/>
      </vt:variant>
      <vt:variant>
        <vt:lpwstr>_Toc31104192</vt:lpwstr>
      </vt:variant>
      <vt:variant>
        <vt:i4>1441855</vt:i4>
      </vt:variant>
      <vt:variant>
        <vt:i4>82</vt:i4>
      </vt:variant>
      <vt:variant>
        <vt:i4>0</vt:i4>
      </vt:variant>
      <vt:variant>
        <vt:i4>5</vt:i4>
      </vt:variant>
      <vt:variant>
        <vt:lpwstr/>
      </vt:variant>
      <vt:variant>
        <vt:lpwstr>_Toc31104191</vt:lpwstr>
      </vt:variant>
      <vt:variant>
        <vt:i4>1507391</vt:i4>
      </vt:variant>
      <vt:variant>
        <vt:i4>76</vt:i4>
      </vt:variant>
      <vt:variant>
        <vt:i4>0</vt:i4>
      </vt:variant>
      <vt:variant>
        <vt:i4>5</vt:i4>
      </vt:variant>
      <vt:variant>
        <vt:lpwstr/>
      </vt:variant>
      <vt:variant>
        <vt:lpwstr>_Toc31104190</vt:lpwstr>
      </vt:variant>
      <vt:variant>
        <vt:i4>1966142</vt:i4>
      </vt:variant>
      <vt:variant>
        <vt:i4>70</vt:i4>
      </vt:variant>
      <vt:variant>
        <vt:i4>0</vt:i4>
      </vt:variant>
      <vt:variant>
        <vt:i4>5</vt:i4>
      </vt:variant>
      <vt:variant>
        <vt:lpwstr/>
      </vt:variant>
      <vt:variant>
        <vt:lpwstr>_Toc31104189</vt:lpwstr>
      </vt:variant>
      <vt:variant>
        <vt:i4>2031678</vt:i4>
      </vt:variant>
      <vt:variant>
        <vt:i4>64</vt:i4>
      </vt:variant>
      <vt:variant>
        <vt:i4>0</vt:i4>
      </vt:variant>
      <vt:variant>
        <vt:i4>5</vt:i4>
      </vt:variant>
      <vt:variant>
        <vt:lpwstr/>
      </vt:variant>
      <vt:variant>
        <vt:lpwstr>_Toc31104188</vt:lpwstr>
      </vt:variant>
      <vt:variant>
        <vt:i4>1048638</vt:i4>
      </vt:variant>
      <vt:variant>
        <vt:i4>58</vt:i4>
      </vt:variant>
      <vt:variant>
        <vt:i4>0</vt:i4>
      </vt:variant>
      <vt:variant>
        <vt:i4>5</vt:i4>
      </vt:variant>
      <vt:variant>
        <vt:lpwstr/>
      </vt:variant>
      <vt:variant>
        <vt:lpwstr>_Toc31104187</vt:lpwstr>
      </vt:variant>
      <vt:variant>
        <vt:i4>1114174</vt:i4>
      </vt:variant>
      <vt:variant>
        <vt:i4>52</vt:i4>
      </vt:variant>
      <vt:variant>
        <vt:i4>0</vt:i4>
      </vt:variant>
      <vt:variant>
        <vt:i4>5</vt:i4>
      </vt:variant>
      <vt:variant>
        <vt:lpwstr/>
      </vt:variant>
      <vt:variant>
        <vt:lpwstr>_Toc31104186</vt:lpwstr>
      </vt:variant>
      <vt:variant>
        <vt:i4>1179710</vt:i4>
      </vt:variant>
      <vt:variant>
        <vt:i4>46</vt:i4>
      </vt:variant>
      <vt:variant>
        <vt:i4>0</vt:i4>
      </vt:variant>
      <vt:variant>
        <vt:i4>5</vt:i4>
      </vt:variant>
      <vt:variant>
        <vt:lpwstr/>
      </vt:variant>
      <vt:variant>
        <vt:lpwstr>_Toc31104185</vt:lpwstr>
      </vt:variant>
      <vt:variant>
        <vt:i4>1245246</vt:i4>
      </vt:variant>
      <vt:variant>
        <vt:i4>40</vt:i4>
      </vt:variant>
      <vt:variant>
        <vt:i4>0</vt:i4>
      </vt:variant>
      <vt:variant>
        <vt:i4>5</vt:i4>
      </vt:variant>
      <vt:variant>
        <vt:lpwstr/>
      </vt:variant>
      <vt:variant>
        <vt:lpwstr>_Toc31104184</vt:lpwstr>
      </vt:variant>
      <vt:variant>
        <vt:i4>1310782</vt:i4>
      </vt:variant>
      <vt:variant>
        <vt:i4>34</vt:i4>
      </vt:variant>
      <vt:variant>
        <vt:i4>0</vt:i4>
      </vt:variant>
      <vt:variant>
        <vt:i4>5</vt:i4>
      </vt:variant>
      <vt:variant>
        <vt:lpwstr/>
      </vt:variant>
      <vt:variant>
        <vt:lpwstr>_Toc31104183</vt:lpwstr>
      </vt:variant>
      <vt:variant>
        <vt:i4>1376318</vt:i4>
      </vt:variant>
      <vt:variant>
        <vt:i4>28</vt:i4>
      </vt:variant>
      <vt:variant>
        <vt:i4>0</vt:i4>
      </vt:variant>
      <vt:variant>
        <vt:i4>5</vt:i4>
      </vt:variant>
      <vt:variant>
        <vt:lpwstr/>
      </vt:variant>
      <vt:variant>
        <vt:lpwstr>_Toc31104182</vt:lpwstr>
      </vt:variant>
      <vt:variant>
        <vt:i4>1441854</vt:i4>
      </vt:variant>
      <vt:variant>
        <vt:i4>22</vt:i4>
      </vt:variant>
      <vt:variant>
        <vt:i4>0</vt:i4>
      </vt:variant>
      <vt:variant>
        <vt:i4>5</vt:i4>
      </vt:variant>
      <vt:variant>
        <vt:lpwstr/>
      </vt:variant>
      <vt:variant>
        <vt:lpwstr>_Toc31104181</vt:lpwstr>
      </vt:variant>
      <vt:variant>
        <vt:i4>1507390</vt:i4>
      </vt:variant>
      <vt:variant>
        <vt:i4>16</vt:i4>
      </vt:variant>
      <vt:variant>
        <vt:i4>0</vt:i4>
      </vt:variant>
      <vt:variant>
        <vt:i4>5</vt:i4>
      </vt:variant>
      <vt:variant>
        <vt:lpwstr/>
      </vt:variant>
      <vt:variant>
        <vt:lpwstr>_Toc31104180</vt:lpwstr>
      </vt:variant>
      <vt:variant>
        <vt:i4>1966129</vt:i4>
      </vt:variant>
      <vt:variant>
        <vt:i4>10</vt:i4>
      </vt:variant>
      <vt:variant>
        <vt:i4>0</vt:i4>
      </vt:variant>
      <vt:variant>
        <vt:i4>5</vt:i4>
      </vt:variant>
      <vt:variant>
        <vt:lpwstr/>
      </vt:variant>
      <vt:variant>
        <vt:lpwstr>_Toc31104179</vt:lpwstr>
      </vt:variant>
      <vt:variant>
        <vt:i4>2031665</vt:i4>
      </vt:variant>
      <vt:variant>
        <vt:i4>4</vt:i4>
      </vt:variant>
      <vt:variant>
        <vt:i4>0</vt:i4>
      </vt:variant>
      <vt:variant>
        <vt:i4>5</vt:i4>
      </vt:variant>
      <vt:variant>
        <vt:lpwstr/>
      </vt:variant>
      <vt:variant>
        <vt:lpwstr>_Toc31104178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23.761</dc:title>
  <dc:subject>Study on system enablers for devices having multiple Universal Subscriber Identity Modules (USIM) (Release 17)</dc:subject>
  <dc:creator>MCC Support</dc:creator>
  <cp:keywords>3GPP, 5G, Architecture, Latency, Mobility</cp:keywords>
  <dc:description/>
  <cp:lastModifiedBy>PINsr9</cp:lastModifiedBy>
  <cp:revision>2</cp:revision>
  <dcterms:created xsi:type="dcterms:W3CDTF">2020-05-22T19:27:00Z</dcterms:created>
  <dcterms:modified xsi:type="dcterms:W3CDTF">2020-05-22T19:27:00Z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1454a5ac-004b-435a-91f3-fd7526c1a9cb</vt:lpwstr>
  </property>
  <property fmtid="{D5CDD505-2E9C-101B-9397-08002B2CF9AE}" pid="3" name="CTP_TimeStamp">
    <vt:lpwstr>2020-01-28 10:45:02Z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